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867" w:rsidRDefault="007A2867" w:rsidP="00350350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2"/>
          <w:szCs w:val="22"/>
        </w:rPr>
      </w:pPr>
    </w:p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7A2867" w:rsidRPr="005C3195" w:rsidTr="00CB4059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7A2867" w:rsidRPr="005C3195" w:rsidRDefault="007A2867" w:rsidP="00CB4059">
            <w:pPr>
              <w:jc w:val="center"/>
              <w:rPr>
                <w:sz w:val="20"/>
                <w:szCs w:val="20"/>
              </w:rPr>
            </w:pPr>
            <w:r w:rsidRPr="005C3195">
              <w:rPr>
                <w:b/>
                <w:sz w:val="20"/>
                <w:szCs w:val="20"/>
              </w:rPr>
              <w:br w:type="page"/>
            </w:r>
            <w:r w:rsidR="00FD512D">
              <w:rPr>
                <w:noProof/>
                <w:sz w:val="20"/>
                <w:szCs w:val="20"/>
              </w:rPr>
              <w:drawing>
                <wp:inline distT="0" distB="0" distL="0" distR="0">
                  <wp:extent cx="543560" cy="344805"/>
                  <wp:effectExtent l="19050" t="0" r="889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344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7A2867" w:rsidRPr="005C3195" w:rsidRDefault="007A2867" w:rsidP="00CB4059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7A2867" w:rsidRPr="005C3195" w:rsidTr="00CB4059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7A2867" w:rsidRPr="005C3195" w:rsidRDefault="007A2867" w:rsidP="00CB4059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7A2867" w:rsidRDefault="007A2867" w:rsidP="00CB4059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Государственное бюджетное</w:t>
            </w:r>
            <w:r>
              <w:rPr>
                <w:sz w:val="20"/>
                <w:szCs w:val="20"/>
              </w:rPr>
              <w:t xml:space="preserve"> профессиональное</w:t>
            </w:r>
            <w:r w:rsidRPr="005C3195">
              <w:rPr>
                <w:sz w:val="20"/>
                <w:szCs w:val="20"/>
              </w:rPr>
              <w:t xml:space="preserve"> образовательное учреждение</w:t>
            </w:r>
          </w:p>
          <w:p w:rsidR="007A2867" w:rsidRPr="005C3195" w:rsidRDefault="007A2867" w:rsidP="00CB4059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7A2867" w:rsidRPr="005C3195" w:rsidTr="00CB4059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7A2867" w:rsidRPr="00F6614D" w:rsidRDefault="007A2867" w:rsidP="00346634">
            <w:pPr>
              <w:jc w:val="center"/>
              <w:rPr>
                <w:sz w:val="20"/>
                <w:szCs w:val="20"/>
                <w:highlight w:val="yellow"/>
              </w:rPr>
            </w:pPr>
            <w:r w:rsidRPr="005500A7">
              <w:rPr>
                <w:sz w:val="20"/>
                <w:szCs w:val="20"/>
              </w:rPr>
              <w:t>ОП-04-201</w:t>
            </w:r>
            <w:r w:rsidR="00346634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7A2867" w:rsidRPr="005C3195" w:rsidRDefault="007A2867" w:rsidP="00CB4059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7A2867" w:rsidRPr="005C3195" w:rsidTr="00CB4059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7A2867" w:rsidRPr="00F6614D" w:rsidRDefault="007A2867" w:rsidP="00CB4059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070" w:type="dxa"/>
          </w:tcPr>
          <w:p w:rsidR="007A2867" w:rsidRPr="005C3195" w:rsidRDefault="007A2867" w:rsidP="00CB4059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7A2867" w:rsidRPr="005C3195" w:rsidRDefault="007A2867" w:rsidP="00F640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A2867" w:rsidRPr="005C3195" w:rsidRDefault="007A2867" w:rsidP="00F640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7A2867" w:rsidRPr="005C3195" w:rsidRDefault="007A2867" w:rsidP="00F640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7A2867" w:rsidRPr="005C3195" w:rsidRDefault="007A2867" w:rsidP="00F640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7A2867" w:rsidRDefault="007A2867" w:rsidP="00F640BE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Default="00475F98" w:rsidP="002176E0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2176E0">
        <w:rPr>
          <w:b/>
          <w:bCs/>
          <w:sz w:val="28"/>
          <w:szCs w:val="28"/>
        </w:rPr>
        <w:t>РАБОЧАЯ ПРОГРАММА</w:t>
      </w:r>
      <w:r w:rsidRPr="002176E0">
        <w:rPr>
          <w:sz w:val="28"/>
          <w:szCs w:val="28"/>
        </w:rPr>
        <w:t xml:space="preserve"> </w:t>
      </w:r>
    </w:p>
    <w:p w:rsidR="002176E0" w:rsidRDefault="002176E0" w:rsidP="002176E0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176E0">
        <w:rPr>
          <w:sz w:val="28"/>
          <w:szCs w:val="28"/>
        </w:rPr>
        <w:t xml:space="preserve">по дисциплине             </w:t>
      </w:r>
      <w:r w:rsidRPr="002176E0">
        <w:rPr>
          <w:sz w:val="28"/>
          <w:szCs w:val="28"/>
          <w:u w:val="single"/>
        </w:rPr>
        <w:t>Физическая культура</w:t>
      </w:r>
    </w:p>
    <w:p w:rsidR="00F344DD" w:rsidRDefault="00F344DD" w:rsidP="00F344DD">
      <w:pPr>
        <w:jc w:val="both"/>
        <w:rPr>
          <w:sz w:val="28"/>
          <w:szCs w:val="28"/>
        </w:rPr>
      </w:pPr>
    </w:p>
    <w:p w:rsidR="00F344DD" w:rsidRDefault="003731B4" w:rsidP="00F344DD">
      <w:pPr>
        <w:jc w:val="both"/>
        <w:rPr>
          <w:sz w:val="28"/>
          <w:szCs w:val="20"/>
          <w:u w:val="single"/>
        </w:rPr>
      </w:pPr>
      <w:r>
        <w:rPr>
          <w:sz w:val="28"/>
          <w:szCs w:val="28"/>
        </w:rPr>
        <w:t>с</w:t>
      </w:r>
      <w:r w:rsidR="00F344DD">
        <w:rPr>
          <w:sz w:val="28"/>
          <w:szCs w:val="28"/>
        </w:rPr>
        <w:t xml:space="preserve">пециальность </w:t>
      </w:r>
      <w:r w:rsidR="00F344DD">
        <w:rPr>
          <w:sz w:val="28"/>
          <w:szCs w:val="28"/>
          <w:u w:val="single"/>
        </w:rPr>
        <w:t>15.02.07</w:t>
      </w:r>
      <w:r w:rsidR="00F344DD">
        <w:rPr>
          <w:sz w:val="28"/>
          <w:szCs w:val="20"/>
          <w:u w:val="single"/>
        </w:rPr>
        <w:t xml:space="preserve"> Автоматизация технологических процессов и пр</w:t>
      </w:r>
      <w:r w:rsidR="00F344DD">
        <w:rPr>
          <w:sz w:val="28"/>
          <w:szCs w:val="20"/>
          <w:u w:val="single"/>
        </w:rPr>
        <w:t>о</w:t>
      </w:r>
      <w:r w:rsidR="00F344DD">
        <w:rPr>
          <w:sz w:val="28"/>
          <w:szCs w:val="20"/>
          <w:u w:val="single"/>
        </w:rPr>
        <w:t>изводств (по отраслям)</w:t>
      </w:r>
    </w:p>
    <w:p w:rsidR="00F344DD" w:rsidRDefault="00F344DD" w:rsidP="00F344DD">
      <w:pPr>
        <w:jc w:val="both"/>
        <w:rPr>
          <w:sz w:val="28"/>
          <w:szCs w:val="20"/>
          <w:u w:val="single"/>
        </w:rPr>
      </w:pPr>
      <w:r>
        <w:rPr>
          <w:sz w:val="28"/>
          <w:szCs w:val="28"/>
          <w:u w:val="single"/>
        </w:rPr>
        <w:t>13.02.11</w:t>
      </w:r>
      <w:r>
        <w:rPr>
          <w:szCs w:val="20"/>
          <w:u w:val="single"/>
        </w:rPr>
        <w:t xml:space="preserve"> </w:t>
      </w:r>
      <w:r>
        <w:rPr>
          <w:sz w:val="28"/>
          <w:szCs w:val="20"/>
          <w:u w:val="single"/>
        </w:rPr>
        <w:t>Техническая эксплуатация и обслуживание электрического и электромеханического оборудования (по отраслям)</w:t>
      </w:r>
    </w:p>
    <w:p w:rsidR="00F344DD" w:rsidRDefault="00F344DD" w:rsidP="00F344DD">
      <w:pPr>
        <w:jc w:val="both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15.02.01 Монтаж и техническая эксплуатация промышленного оборудов</w:t>
      </w:r>
      <w:r>
        <w:rPr>
          <w:sz w:val="28"/>
          <w:szCs w:val="20"/>
          <w:u w:val="single"/>
        </w:rPr>
        <w:t>а</w:t>
      </w:r>
      <w:r>
        <w:rPr>
          <w:sz w:val="28"/>
          <w:szCs w:val="20"/>
          <w:u w:val="single"/>
        </w:rPr>
        <w:t>ния (по  отраслям)</w:t>
      </w:r>
    </w:p>
    <w:p w:rsidR="00F344DD" w:rsidRDefault="00F344DD" w:rsidP="00F344DD">
      <w:pPr>
        <w:jc w:val="both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08.02.01 Строительство и эксплуатация зданий и сооружений</w:t>
      </w:r>
    </w:p>
    <w:p w:rsidR="00F344DD" w:rsidRDefault="00F344DD" w:rsidP="00F344DD">
      <w:pPr>
        <w:jc w:val="both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18.02.09 Переработка нефти и газа</w:t>
      </w:r>
    </w:p>
    <w:p w:rsidR="00F344DD" w:rsidRDefault="00F344DD" w:rsidP="00F344DD">
      <w:pPr>
        <w:jc w:val="both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38.02.01 Экономика и бухгалтерский учет</w:t>
      </w: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8"/>
        </w:rPr>
      </w:pP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8"/>
        </w:rPr>
      </w:pPr>
    </w:p>
    <w:p w:rsidR="00475F98" w:rsidRPr="002176E0" w:rsidRDefault="00475F98" w:rsidP="002176E0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  <w:u w:val="single"/>
        </w:rPr>
      </w:pPr>
      <w:r w:rsidRPr="002176E0">
        <w:rPr>
          <w:sz w:val="28"/>
          <w:szCs w:val="28"/>
        </w:rPr>
        <w:t>курс (</w:t>
      </w:r>
      <w:proofErr w:type="spellStart"/>
      <w:r w:rsidRPr="002176E0">
        <w:rPr>
          <w:sz w:val="28"/>
          <w:szCs w:val="28"/>
        </w:rPr>
        <w:t>ы</w:t>
      </w:r>
      <w:proofErr w:type="spellEnd"/>
      <w:r w:rsidRPr="002176E0">
        <w:rPr>
          <w:sz w:val="28"/>
          <w:szCs w:val="28"/>
        </w:rPr>
        <w:t>)</w:t>
      </w:r>
      <w:r w:rsidRPr="002176E0">
        <w:rPr>
          <w:b/>
          <w:sz w:val="28"/>
          <w:szCs w:val="28"/>
        </w:rPr>
        <w:t xml:space="preserve"> </w:t>
      </w:r>
      <w:r w:rsidRPr="002176E0">
        <w:rPr>
          <w:sz w:val="28"/>
          <w:szCs w:val="28"/>
          <w:u w:val="single"/>
        </w:rPr>
        <w:t>2-4</w:t>
      </w:r>
    </w:p>
    <w:p w:rsidR="00475F98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E36DA5" w:rsidRPr="002176E0" w:rsidRDefault="00E36DA5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176E0">
        <w:rPr>
          <w:sz w:val="28"/>
          <w:szCs w:val="28"/>
        </w:rPr>
        <w:t xml:space="preserve">форма обучения </w:t>
      </w:r>
      <w:r w:rsidRPr="002176E0">
        <w:rPr>
          <w:sz w:val="28"/>
          <w:szCs w:val="28"/>
          <w:u w:val="single"/>
        </w:rPr>
        <w:t xml:space="preserve">очная </w:t>
      </w:r>
      <w:proofErr w:type="gramStart"/>
      <w:r w:rsidRPr="002176E0">
        <w:rPr>
          <w:sz w:val="28"/>
          <w:szCs w:val="28"/>
          <w:u w:val="single"/>
        </w:rPr>
        <w:t xml:space="preserve">( </w:t>
      </w:r>
      <w:proofErr w:type="gramEnd"/>
      <w:r w:rsidRPr="002176E0">
        <w:rPr>
          <w:sz w:val="28"/>
          <w:szCs w:val="28"/>
          <w:u w:val="single"/>
        </w:rPr>
        <w:t>основная медицинская группа)</w:t>
      </w: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5F98" w:rsidRPr="002176E0" w:rsidRDefault="00475F98" w:rsidP="0021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A2867" w:rsidRDefault="00475F98" w:rsidP="0021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2176E0">
        <w:rPr>
          <w:sz w:val="28"/>
          <w:szCs w:val="28"/>
        </w:rPr>
        <w:t>Кстово 201</w:t>
      </w:r>
      <w:r w:rsidR="00346634">
        <w:rPr>
          <w:sz w:val="28"/>
          <w:szCs w:val="28"/>
        </w:rPr>
        <w:t>6</w:t>
      </w:r>
      <w:r w:rsidRPr="002176E0">
        <w:rPr>
          <w:sz w:val="28"/>
          <w:szCs w:val="28"/>
        </w:rPr>
        <w:t xml:space="preserve">      </w:t>
      </w:r>
    </w:p>
    <w:p w:rsidR="002176E0" w:rsidRPr="002176E0" w:rsidRDefault="002176E0" w:rsidP="0021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7A2867" w:rsidRPr="00A6676B" w:rsidRDefault="007A2867" w:rsidP="00F6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0C6493" w:rsidRDefault="007A2867" w:rsidP="00137F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16C41">
        <w:rPr>
          <w:sz w:val="28"/>
          <w:szCs w:val="28"/>
        </w:rPr>
        <w:t>Рабочая программа учебной дисциплины «Физи</w:t>
      </w:r>
      <w:r>
        <w:rPr>
          <w:sz w:val="28"/>
          <w:szCs w:val="28"/>
        </w:rPr>
        <w:t>ческая культура</w:t>
      </w:r>
      <w:r w:rsidRPr="00E16C41">
        <w:rPr>
          <w:sz w:val="28"/>
          <w:szCs w:val="28"/>
        </w:rPr>
        <w:t xml:space="preserve">» разработана на основе Федерального государственного образовательного стандарта по </w:t>
      </w:r>
      <w:r>
        <w:t xml:space="preserve"> </w:t>
      </w:r>
      <w:r w:rsidRPr="008958C1">
        <w:rPr>
          <w:sz w:val="28"/>
          <w:szCs w:val="28"/>
        </w:rPr>
        <w:t>специальност</w:t>
      </w:r>
      <w:r w:rsidR="000C6493">
        <w:rPr>
          <w:sz w:val="28"/>
          <w:szCs w:val="28"/>
        </w:rPr>
        <w:t>ям:</w:t>
      </w:r>
    </w:p>
    <w:p w:rsidR="000C6493" w:rsidRPr="000C6493" w:rsidRDefault="007A2867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C6493">
        <w:rPr>
          <w:sz w:val="28"/>
          <w:szCs w:val="28"/>
        </w:rPr>
        <w:t xml:space="preserve"> 38.02.01  Экономика и бухгалтерский учёт (по отраслям), </w:t>
      </w:r>
    </w:p>
    <w:p w:rsidR="000C6493" w:rsidRPr="000C6493" w:rsidRDefault="007A2867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C6493">
        <w:rPr>
          <w:sz w:val="28"/>
          <w:szCs w:val="28"/>
        </w:rPr>
        <w:t xml:space="preserve">13.02.11 Техническая эксплуатация и обслуживание электрического и электромеханического оборудования (по отраслям), </w:t>
      </w:r>
    </w:p>
    <w:p w:rsidR="000C6493" w:rsidRPr="000C6493" w:rsidRDefault="007A2867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C6493">
        <w:rPr>
          <w:sz w:val="28"/>
          <w:szCs w:val="28"/>
        </w:rPr>
        <w:t xml:space="preserve">15.02.01 Монтаж и техническая эксплуатация промышленного оборудования  (по отраслям), </w:t>
      </w:r>
    </w:p>
    <w:p w:rsidR="000C6493" w:rsidRPr="000C6493" w:rsidRDefault="007A2867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C6493">
        <w:rPr>
          <w:sz w:val="28"/>
          <w:szCs w:val="28"/>
        </w:rPr>
        <w:t xml:space="preserve">15.02.07 Автоматизация технологических процессов и производств (по отраслям), </w:t>
      </w:r>
    </w:p>
    <w:p w:rsidR="000C6493" w:rsidRPr="000C6493" w:rsidRDefault="007A2867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C6493">
        <w:rPr>
          <w:sz w:val="28"/>
          <w:szCs w:val="28"/>
        </w:rPr>
        <w:t xml:space="preserve"> 18.02.09 </w:t>
      </w:r>
      <w:r w:rsidR="000C6493">
        <w:rPr>
          <w:sz w:val="28"/>
          <w:szCs w:val="28"/>
        </w:rPr>
        <w:t xml:space="preserve"> </w:t>
      </w:r>
      <w:r w:rsidRPr="000C6493">
        <w:rPr>
          <w:sz w:val="28"/>
          <w:szCs w:val="28"/>
        </w:rPr>
        <w:t>Переработка нефти и газа,</w:t>
      </w:r>
    </w:p>
    <w:p w:rsidR="007A2867" w:rsidRDefault="007A2867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C6493">
        <w:rPr>
          <w:sz w:val="28"/>
          <w:szCs w:val="28"/>
        </w:rPr>
        <w:t xml:space="preserve"> 08.02.01  Строительство и эксплуатация зданий и сооружений</w:t>
      </w:r>
      <w:r w:rsidR="000C6493">
        <w:rPr>
          <w:sz w:val="28"/>
          <w:szCs w:val="28"/>
        </w:rPr>
        <w:t>,</w:t>
      </w:r>
    </w:p>
    <w:p w:rsidR="000C6493" w:rsidRPr="000C6493" w:rsidRDefault="000C6493" w:rsidP="000C6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утвержденных </w:t>
      </w:r>
      <w:r w:rsidR="00BE776C">
        <w:rPr>
          <w:sz w:val="28"/>
          <w:szCs w:val="20"/>
        </w:rPr>
        <w:t>«</w:t>
      </w:r>
      <w:r w:rsidR="00BE776C">
        <w:rPr>
          <w:sz w:val="28"/>
          <w:szCs w:val="20"/>
          <w:u w:val="single"/>
        </w:rPr>
        <w:t>03</w:t>
      </w:r>
      <w:r w:rsidR="00BE776C">
        <w:rPr>
          <w:sz w:val="28"/>
          <w:szCs w:val="20"/>
        </w:rPr>
        <w:t xml:space="preserve">» </w:t>
      </w:r>
      <w:r w:rsidR="00BE776C">
        <w:rPr>
          <w:sz w:val="28"/>
          <w:szCs w:val="20"/>
          <w:u w:val="single"/>
        </w:rPr>
        <w:t>июля</w:t>
      </w:r>
      <w:r w:rsidR="00BE776C">
        <w:rPr>
          <w:sz w:val="28"/>
          <w:szCs w:val="20"/>
        </w:rPr>
        <w:t xml:space="preserve"> 20</w:t>
      </w:r>
      <w:r w:rsidR="00BE776C">
        <w:rPr>
          <w:sz w:val="28"/>
          <w:szCs w:val="20"/>
          <w:u w:val="single"/>
        </w:rPr>
        <w:t>1</w:t>
      </w:r>
      <w:r w:rsidR="00346634">
        <w:rPr>
          <w:sz w:val="28"/>
          <w:szCs w:val="20"/>
          <w:u w:val="single"/>
        </w:rPr>
        <w:t>6</w:t>
      </w:r>
      <w:r w:rsidR="00BE776C">
        <w:rPr>
          <w:sz w:val="28"/>
          <w:szCs w:val="20"/>
        </w:rPr>
        <w:t xml:space="preserve"> года.</w:t>
      </w:r>
    </w:p>
    <w:p w:rsidR="002176E0" w:rsidRDefault="002176E0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</w:rPr>
      </w:pPr>
    </w:p>
    <w:p w:rsidR="002176E0" w:rsidRDefault="002176E0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</w:rPr>
      </w:pPr>
    </w:p>
    <w:p w:rsidR="002176E0" w:rsidRDefault="002176E0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</w:rPr>
      </w:pPr>
    </w:p>
    <w:p w:rsidR="007A2867" w:rsidRPr="00E16C41" w:rsidRDefault="007A2867" w:rsidP="00297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sz w:val="28"/>
          <w:szCs w:val="28"/>
        </w:rPr>
      </w:pPr>
      <w:r w:rsidRPr="00E16C41">
        <w:rPr>
          <w:sz w:val="28"/>
          <w:szCs w:val="28"/>
        </w:rPr>
        <w:t xml:space="preserve">Организация-разработчик: </w:t>
      </w:r>
      <w:r w:rsidRPr="000C6493">
        <w:rPr>
          <w:sz w:val="28"/>
          <w:szCs w:val="28"/>
          <w:u w:val="single"/>
        </w:rPr>
        <w:t>ГБПОУ КНТ им. Б.И.Корнилова</w:t>
      </w:r>
    </w:p>
    <w:p w:rsidR="007A2867" w:rsidRPr="00E16C41" w:rsidRDefault="007A2867" w:rsidP="00351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A2867" w:rsidRPr="00E16C41" w:rsidRDefault="007A2867" w:rsidP="00351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16C41">
        <w:rPr>
          <w:sz w:val="28"/>
          <w:szCs w:val="28"/>
        </w:rPr>
        <w:t>Разработчики:</w:t>
      </w:r>
    </w:p>
    <w:p w:rsidR="007A2867" w:rsidRPr="00E16C41" w:rsidRDefault="007A2867" w:rsidP="007212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exact"/>
        <w:jc w:val="both"/>
        <w:rPr>
          <w:sz w:val="28"/>
          <w:szCs w:val="28"/>
        </w:rPr>
      </w:pPr>
    </w:p>
    <w:p w:rsidR="007A2867" w:rsidRPr="000C6493" w:rsidRDefault="007A2867" w:rsidP="00C44B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sz w:val="28"/>
          <w:szCs w:val="28"/>
          <w:u w:val="single"/>
        </w:rPr>
      </w:pPr>
      <w:r w:rsidRPr="000C6493">
        <w:rPr>
          <w:sz w:val="28"/>
          <w:szCs w:val="28"/>
          <w:u w:val="single"/>
        </w:rPr>
        <w:t>Костин В.В., преподаватель физической культуры первой  квалифик</w:t>
      </w:r>
      <w:r w:rsidRPr="000C6493">
        <w:rPr>
          <w:sz w:val="28"/>
          <w:szCs w:val="28"/>
          <w:u w:val="single"/>
        </w:rPr>
        <w:t>а</w:t>
      </w:r>
      <w:r w:rsidRPr="000C6493">
        <w:rPr>
          <w:sz w:val="28"/>
          <w:szCs w:val="28"/>
          <w:u w:val="single"/>
        </w:rPr>
        <w:t>ционной категории ГБПОУ КНТ им. Б.И.Корнилова</w:t>
      </w:r>
    </w:p>
    <w:p w:rsidR="007A2867" w:rsidRPr="00E16C41" w:rsidRDefault="007A2867" w:rsidP="002970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7A2867" w:rsidRPr="00E16C41" w:rsidRDefault="007A2867" w:rsidP="002970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7A2867" w:rsidRPr="00E16C41" w:rsidRDefault="007A2867" w:rsidP="00351A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A2867" w:rsidRPr="00E16C41" w:rsidRDefault="007A2867" w:rsidP="00351A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A2867" w:rsidRPr="00E16C41" w:rsidRDefault="007A2867" w:rsidP="00350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A2867" w:rsidRPr="000023CD" w:rsidRDefault="007A2867" w:rsidP="00350350">
      <w:pPr>
        <w:widowControl w:val="0"/>
        <w:tabs>
          <w:tab w:val="left" w:pos="0"/>
        </w:tabs>
        <w:suppressAutoHyphens/>
        <w:ind w:firstLine="1440"/>
        <w:rPr>
          <w:b/>
          <w:i/>
          <w:caps/>
          <w:sz w:val="28"/>
          <w:szCs w:val="28"/>
        </w:rPr>
      </w:pPr>
    </w:p>
    <w:p w:rsidR="007A2867" w:rsidRDefault="007A2867" w:rsidP="00350350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7A2867" w:rsidRDefault="007A2867" w:rsidP="00350350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7A2867" w:rsidRDefault="007A2867" w:rsidP="003503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>
        <w:rPr>
          <w:bCs/>
          <w:i/>
        </w:rPr>
        <w:br w:type="page"/>
      </w:r>
    </w:p>
    <w:p w:rsidR="007A2867" w:rsidRDefault="007A2867" w:rsidP="003503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447"/>
        <w:gridCol w:w="1841"/>
      </w:tblGrid>
      <w:tr w:rsidR="007A2867" w:rsidTr="00350350">
        <w:tc>
          <w:tcPr>
            <w:tcW w:w="7668" w:type="dxa"/>
          </w:tcPr>
          <w:p w:rsidR="007A2867" w:rsidRDefault="007A286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A2867" w:rsidRDefault="007A2867">
            <w:pPr>
              <w:jc w:val="center"/>
              <w:rPr>
                <w:sz w:val="28"/>
                <w:szCs w:val="28"/>
              </w:rPr>
            </w:pPr>
          </w:p>
        </w:tc>
      </w:tr>
      <w:tr w:rsidR="007A2867" w:rsidTr="00350350">
        <w:tc>
          <w:tcPr>
            <w:tcW w:w="7668" w:type="dxa"/>
          </w:tcPr>
          <w:p w:rsidR="007A2867" w:rsidRPr="002970AD" w:rsidRDefault="007A2867" w:rsidP="00A7179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970AD">
              <w:rPr>
                <w:b/>
                <w:caps/>
              </w:rPr>
              <w:t>ПАСПОРТ  ПРОГРАММЫ УЧЕБНОЙ ДИСЦИПЛИНЫ</w:t>
            </w:r>
          </w:p>
          <w:p w:rsidR="007A2867" w:rsidRPr="002970AD" w:rsidRDefault="007A2867">
            <w:pPr>
              <w:rPr>
                <w:b/>
              </w:rPr>
            </w:pPr>
          </w:p>
        </w:tc>
        <w:tc>
          <w:tcPr>
            <w:tcW w:w="1903" w:type="dxa"/>
          </w:tcPr>
          <w:p w:rsidR="007A2867" w:rsidRPr="00765326" w:rsidRDefault="007A2867">
            <w:pPr>
              <w:jc w:val="center"/>
              <w:rPr>
                <w:sz w:val="28"/>
                <w:szCs w:val="28"/>
              </w:rPr>
            </w:pPr>
            <w:r w:rsidRPr="00765326">
              <w:rPr>
                <w:sz w:val="28"/>
                <w:szCs w:val="28"/>
              </w:rPr>
              <w:t>4</w:t>
            </w:r>
          </w:p>
        </w:tc>
      </w:tr>
      <w:tr w:rsidR="007A2867" w:rsidTr="00350350">
        <w:tc>
          <w:tcPr>
            <w:tcW w:w="7668" w:type="dxa"/>
          </w:tcPr>
          <w:p w:rsidR="007A2867" w:rsidRPr="002970AD" w:rsidRDefault="007A2867" w:rsidP="00A7179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970AD">
              <w:rPr>
                <w:b/>
                <w:caps/>
              </w:rPr>
              <w:t>СТРУКТУРА и содержание УЧЕБНОЙ ДИСЦИПЛ</w:t>
            </w:r>
            <w:r w:rsidRPr="002970AD">
              <w:rPr>
                <w:b/>
                <w:caps/>
              </w:rPr>
              <w:t>И</w:t>
            </w:r>
            <w:r w:rsidRPr="002970AD">
              <w:rPr>
                <w:b/>
                <w:caps/>
              </w:rPr>
              <w:t>НЫ</w:t>
            </w:r>
            <w:r>
              <w:rPr>
                <w:b/>
                <w:caps/>
              </w:rPr>
              <w:t xml:space="preserve">                                                                                                                          </w:t>
            </w:r>
          </w:p>
          <w:p w:rsidR="007A2867" w:rsidRPr="002970AD" w:rsidRDefault="007A286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A2867" w:rsidRDefault="007A2867">
            <w:pPr>
              <w:jc w:val="center"/>
              <w:rPr>
                <w:b/>
                <w:sz w:val="28"/>
                <w:szCs w:val="28"/>
              </w:rPr>
            </w:pPr>
          </w:p>
          <w:p w:rsidR="007A2867" w:rsidRPr="00765326" w:rsidRDefault="007A2867" w:rsidP="007653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A2867" w:rsidTr="00350350">
        <w:trPr>
          <w:trHeight w:val="670"/>
        </w:trPr>
        <w:tc>
          <w:tcPr>
            <w:tcW w:w="7668" w:type="dxa"/>
          </w:tcPr>
          <w:p w:rsidR="007A2867" w:rsidRPr="002970AD" w:rsidRDefault="007A2867" w:rsidP="00A7179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970AD">
              <w:rPr>
                <w:b/>
                <w:caps/>
              </w:rPr>
              <w:t>условия реализации  учебной дисциплины</w:t>
            </w:r>
          </w:p>
          <w:p w:rsidR="007A2867" w:rsidRPr="002970AD" w:rsidRDefault="007A286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A2867" w:rsidRPr="00765326" w:rsidRDefault="007A2867">
            <w:pPr>
              <w:jc w:val="center"/>
              <w:rPr>
                <w:sz w:val="28"/>
                <w:szCs w:val="28"/>
              </w:rPr>
            </w:pPr>
            <w:r w:rsidRPr="00765326">
              <w:rPr>
                <w:sz w:val="28"/>
                <w:szCs w:val="28"/>
              </w:rPr>
              <w:t>13</w:t>
            </w:r>
          </w:p>
        </w:tc>
      </w:tr>
      <w:tr w:rsidR="007A2867" w:rsidTr="00350350">
        <w:tc>
          <w:tcPr>
            <w:tcW w:w="7668" w:type="dxa"/>
          </w:tcPr>
          <w:p w:rsidR="007A2867" w:rsidRPr="002970AD" w:rsidRDefault="007A2867" w:rsidP="00A7179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970AD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A2867" w:rsidRPr="002970AD" w:rsidRDefault="007A286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A2867" w:rsidRDefault="007A2867">
            <w:pPr>
              <w:jc w:val="center"/>
              <w:rPr>
                <w:b/>
                <w:sz w:val="28"/>
                <w:szCs w:val="28"/>
              </w:rPr>
            </w:pPr>
          </w:p>
          <w:p w:rsidR="007A2867" w:rsidRPr="00765326" w:rsidRDefault="007A2867" w:rsidP="007653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A2867" w:rsidRPr="005F5C6A" w:rsidRDefault="007A2867" w:rsidP="005F5C6A">
      <w:pPr>
        <w:pStyle w:val="a3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F5C6A">
        <w:rPr>
          <w:b/>
          <w:caps/>
          <w:sz w:val="28"/>
          <w:szCs w:val="28"/>
          <w:u w:val="single"/>
        </w:rPr>
        <w:br w:type="page"/>
      </w:r>
      <w:r w:rsidRPr="005F5C6A">
        <w:rPr>
          <w:b/>
          <w:caps/>
          <w:sz w:val="28"/>
          <w:szCs w:val="28"/>
        </w:rPr>
        <w:lastRenderedPageBreak/>
        <w:t>паспорт  ПРОГРАММЫ УЧЕБНОЙ ДИСЦИПЛИНЫ</w:t>
      </w:r>
    </w:p>
    <w:p w:rsidR="007A2867" w:rsidRPr="005F5C6A" w:rsidRDefault="007A2867" w:rsidP="005F5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080"/>
        <w:jc w:val="center"/>
        <w:rPr>
          <w:b/>
          <w:caps/>
          <w:sz w:val="28"/>
          <w:szCs w:val="28"/>
        </w:rPr>
      </w:pPr>
    </w:p>
    <w:p w:rsidR="007A2867" w:rsidRPr="00E16C41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E16C41">
        <w:rPr>
          <w:b/>
          <w:caps/>
          <w:sz w:val="28"/>
          <w:szCs w:val="28"/>
        </w:rPr>
        <w:t>физическая культура</w:t>
      </w:r>
    </w:p>
    <w:p w:rsidR="007A2867" w:rsidRPr="005F5C6A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рабочей программы</w:t>
      </w:r>
    </w:p>
    <w:p w:rsidR="007A2867" w:rsidRDefault="007A2867" w:rsidP="00C44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Федеральным государственным образовательным стандартом СПО по специальностям 38.02.01  Экономика и бухгалтерский учёт (по отраслям), 13.02.11 Техническая эксплуатация и обслуживание электрического и электромеханического оборудования (по отраслям), 15.02.01 Монтаж и техническая эксплуатация промышленного оборудования  (по отраслям), 15.02.07 Автоматизация технологических процессов и производств (по отраслям),  18.02.09 Переработка нефти и газа</w:t>
      </w:r>
      <w:proofErr w:type="gramEnd"/>
      <w:r>
        <w:rPr>
          <w:sz w:val="28"/>
          <w:szCs w:val="28"/>
        </w:rPr>
        <w:t xml:space="preserve">, 08.02.01  Строительство и эксплуатация зданий и сооружений (базовая подготовка) и 21.02.03 Сооружение и эксплуатация </w:t>
      </w:r>
      <w:proofErr w:type="spellStart"/>
      <w:r>
        <w:rPr>
          <w:sz w:val="28"/>
          <w:szCs w:val="28"/>
        </w:rPr>
        <w:t>газонефтепроводов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газонефтехранилищ</w:t>
      </w:r>
      <w:proofErr w:type="spellEnd"/>
      <w:r>
        <w:rPr>
          <w:sz w:val="28"/>
          <w:szCs w:val="28"/>
        </w:rPr>
        <w:t>.</w:t>
      </w:r>
      <w:r w:rsidRPr="00E16C41">
        <w:rPr>
          <w:sz w:val="28"/>
          <w:szCs w:val="28"/>
        </w:rPr>
        <w:t xml:space="preserve"> </w:t>
      </w:r>
    </w:p>
    <w:p w:rsidR="007A2867" w:rsidRDefault="007A2867" w:rsidP="00C44BF0">
      <w:pPr>
        <w:ind w:firstLine="284"/>
        <w:jc w:val="both"/>
        <w:rPr>
          <w:b/>
          <w:i/>
        </w:rPr>
      </w:pPr>
    </w:p>
    <w:p w:rsidR="007A2867" w:rsidRPr="0072126F" w:rsidRDefault="007A2867" w:rsidP="00E77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учебной дисциплины в структуре основной профессионал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ной образовательной программы: </w:t>
      </w:r>
      <w:r w:rsidRPr="0072126F">
        <w:rPr>
          <w:sz w:val="28"/>
          <w:szCs w:val="28"/>
        </w:rPr>
        <w:t>дисциплина</w:t>
      </w:r>
      <w:r w:rsidRPr="0072126F">
        <w:rPr>
          <w:b/>
          <w:sz w:val="28"/>
          <w:szCs w:val="28"/>
        </w:rPr>
        <w:t xml:space="preserve"> </w:t>
      </w:r>
      <w:r w:rsidRPr="0072126F">
        <w:rPr>
          <w:sz w:val="28"/>
          <w:szCs w:val="28"/>
        </w:rPr>
        <w:t xml:space="preserve">входит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общегуманита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ный</w:t>
      </w:r>
      <w:proofErr w:type="spellEnd"/>
      <w:r>
        <w:rPr>
          <w:sz w:val="28"/>
          <w:szCs w:val="28"/>
        </w:rPr>
        <w:t xml:space="preserve"> и социально-экономический блок дисциплин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7A2867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 </w:t>
      </w:r>
    </w:p>
    <w:p w:rsidR="007A2867" w:rsidRPr="002970AD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970AD">
        <w:rPr>
          <w:b/>
          <w:sz w:val="28"/>
          <w:szCs w:val="28"/>
        </w:rPr>
        <w:t xml:space="preserve">    уметь:</w:t>
      </w:r>
    </w:p>
    <w:p w:rsidR="007A2867" w:rsidRDefault="007A2867" w:rsidP="00C44B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физкультурно-оздоровительную деятельность для укр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пления здоровья, достижения жизненных и профессиональных целей;</w:t>
      </w:r>
    </w:p>
    <w:p w:rsidR="007A2867" w:rsidRPr="002970AD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970AD">
        <w:rPr>
          <w:b/>
          <w:sz w:val="28"/>
          <w:szCs w:val="28"/>
        </w:rPr>
        <w:t xml:space="preserve">    знать:</w:t>
      </w:r>
    </w:p>
    <w:p w:rsidR="007A2867" w:rsidRDefault="007A2867" w:rsidP="00C44B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 роли физической культуры в общекультурном, профессиональном и социальном развитии человека;</w:t>
      </w:r>
    </w:p>
    <w:p w:rsidR="007A2867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Основы здорового образа жизни</w:t>
      </w:r>
    </w:p>
    <w:p w:rsidR="007A2867" w:rsidRDefault="007A2867" w:rsidP="00EE2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Количество часов на освоение программы учебной дисциплины: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максимальной учебной нагрузки обучающегося по программам подготовки специалистов среднего звена по специальности 13.02.11 Техническая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плуатация и обслуживание электрического и электромеханического обор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дования (по отраслям), 15.02.01 Монтаж и техническая эксплуатация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мышленного оборудования  (по отраслям), 15.02.07 Автоматизация техн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логических процессов и производств (по отраслям),  18.02.09 Переработка нефти и газа -344 </w:t>
      </w:r>
      <w:r w:rsidRPr="006571CC">
        <w:rPr>
          <w:sz w:val="28"/>
          <w:szCs w:val="28"/>
        </w:rPr>
        <w:t>час</w:t>
      </w:r>
      <w:r>
        <w:rPr>
          <w:sz w:val="28"/>
          <w:szCs w:val="28"/>
        </w:rPr>
        <w:t>а, по специальности 08.02.01  Строительство и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плуатация зданий и сооружений (базовая подготовка) и 21.02.03</w:t>
      </w:r>
      <w:proofErr w:type="gramEnd"/>
      <w:r>
        <w:rPr>
          <w:sz w:val="28"/>
          <w:szCs w:val="28"/>
        </w:rPr>
        <w:t xml:space="preserve"> Сооруж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и эксплуатация </w:t>
      </w:r>
      <w:proofErr w:type="spellStart"/>
      <w:r>
        <w:rPr>
          <w:sz w:val="28"/>
          <w:szCs w:val="28"/>
        </w:rPr>
        <w:t>газонефтепроводов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газонефтехранилищ</w:t>
      </w:r>
      <w:proofErr w:type="spellEnd"/>
      <w:r>
        <w:rPr>
          <w:sz w:val="28"/>
          <w:szCs w:val="28"/>
        </w:rPr>
        <w:t xml:space="preserve"> - 336 часов; по специальности 38.02.01  Экономика и бухгалтерский учёт (по отраслям) -236 часов,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том числе:</w:t>
      </w:r>
    </w:p>
    <w:p w:rsidR="007A2867" w:rsidRDefault="007A2867" w:rsidP="0077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обязательной аудиторной учебной нагрузки обучающегося по программам подготовки специалистов среднего звена по специальности 13.02.11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ническая эксплуатация и обслуживание электрического и электромехан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ческого оборудования (по отраслям), 15.02.01 Монтаж и техническая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плуатация промышленного оборудования  (по отраслям), 15.02.07 Автом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тизация технологических процессов и производств (по отраслям),  18.02.09 Переработка нефти и газа -172 </w:t>
      </w:r>
      <w:r w:rsidRPr="006571CC">
        <w:rPr>
          <w:sz w:val="28"/>
          <w:szCs w:val="28"/>
        </w:rPr>
        <w:t>час</w:t>
      </w:r>
      <w:r>
        <w:rPr>
          <w:sz w:val="28"/>
          <w:szCs w:val="28"/>
        </w:rPr>
        <w:t>а, по специальности 08.02.01 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тельство и эксплуатация зданий и сооружений (базовая подготовка) и</w:t>
      </w:r>
      <w:proofErr w:type="gramEnd"/>
      <w:r>
        <w:rPr>
          <w:sz w:val="28"/>
          <w:szCs w:val="28"/>
        </w:rPr>
        <w:t xml:space="preserve"> 21.02.03 Сооружение и эксплуатация </w:t>
      </w:r>
      <w:proofErr w:type="spellStart"/>
      <w:r>
        <w:rPr>
          <w:sz w:val="28"/>
          <w:szCs w:val="28"/>
        </w:rPr>
        <w:t>газонефтепроводов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газонефтехр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нилищ</w:t>
      </w:r>
      <w:proofErr w:type="spellEnd"/>
      <w:r>
        <w:rPr>
          <w:sz w:val="28"/>
          <w:szCs w:val="28"/>
        </w:rPr>
        <w:t xml:space="preserve"> - 168 часов; по специальности 38.02.01  Экономика и бухгалтерский учёт (по отраслям) -118 часов,</w:t>
      </w:r>
    </w:p>
    <w:p w:rsidR="007A2867" w:rsidRDefault="007A2867" w:rsidP="00E37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A2867" w:rsidRDefault="007A2867" w:rsidP="0070533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9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68"/>
        <w:gridCol w:w="1560"/>
        <w:gridCol w:w="1559"/>
        <w:gridCol w:w="1561"/>
      </w:tblGrid>
      <w:tr w:rsidR="007A2867" w:rsidTr="00913227">
        <w:trPr>
          <w:trHeight w:val="460"/>
        </w:trPr>
        <w:tc>
          <w:tcPr>
            <w:tcW w:w="5268" w:type="dxa"/>
            <w:vMerge w:val="restart"/>
          </w:tcPr>
          <w:p w:rsidR="007A2867" w:rsidRDefault="007A28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4680" w:type="dxa"/>
            <w:gridSpan w:val="3"/>
          </w:tcPr>
          <w:p w:rsidR="007A2867" w:rsidRDefault="007A28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 (по специальностям)</w:t>
            </w:r>
          </w:p>
        </w:tc>
      </w:tr>
      <w:tr w:rsidR="007A2867" w:rsidTr="009F2FAF">
        <w:trPr>
          <w:trHeight w:val="460"/>
        </w:trPr>
        <w:tc>
          <w:tcPr>
            <w:tcW w:w="5268" w:type="dxa"/>
            <w:vMerge/>
          </w:tcPr>
          <w:p w:rsidR="007A2867" w:rsidRDefault="007A286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A2867" w:rsidRDefault="007A28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38.02.01</w:t>
            </w:r>
          </w:p>
        </w:tc>
        <w:tc>
          <w:tcPr>
            <w:tcW w:w="1559" w:type="dxa"/>
          </w:tcPr>
          <w:p w:rsidR="007A2867" w:rsidRDefault="007A2867" w:rsidP="001E498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13.02.11</w:t>
            </w:r>
          </w:p>
          <w:p w:rsidR="007A2867" w:rsidRDefault="007A2867" w:rsidP="001E498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15.02.01</w:t>
            </w:r>
          </w:p>
          <w:p w:rsidR="007A2867" w:rsidRDefault="007A2867" w:rsidP="001E498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15.02.07</w:t>
            </w:r>
          </w:p>
          <w:p w:rsidR="007A2867" w:rsidRDefault="007A2867" w:rsidP="001E498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18.02.09</w:t>
            </w:r>
          </w:p>
        </w:tc>
        <w:tc>
          <w:tcPr>
            <w:tcW w:w="1561" w:type="dxa"/>
          </w:tcPr>
          <w:p w:rsidR="007A2867" w:rsidRDefault="007A28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08.02.01</w:t>
            </w:r>
          </w:p>
          <w:p w:rsidR="007A2867" w:rsidRDefault="007A28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21.02.03</w:t>
            </w:r>
          </w:p>
          <w:p w:rsidR="007A2867" w:rsidRDefault="007A286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7A2867" w:rsidTr="009F2FAF">
        <w:trPr>
          <w:trHeight w:val="285"/>
        </w:trPr>
        <w:tc>
          <w:tcPr>
            <w:tcW w:w="5268" w:type="dxa"/>
          </w:tcPr>
          <w:p w:rsidR="007A2867" w:rsidRDefault="007A286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</w:t>
            </w:r>
            <w:r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>го)</w:t>
            </w:r>
          </w:p>
        </w:tc>
        <w:tc>
          <w:tcPr>
            <w:tcW w:w="1560" w:type="dxa"/>
          </w:tcPr>
          <w:p w:rsidR="007A2867" w:rsidRDefault="007A286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236</w:t>
            </w:r>
          </w:p>
        </w:tc>
        <w:tc>
          <w:tcPr>
            <w:tcW w:w="1559" w:type="dxa"/>
          </w:tcPr>
          <w:p w:rsidR="007A2867" w:rsidRDefault="007A286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344</w:t>
            </w:r>
          </w:p>
        </w:tc>
        <w:tc>
          <w:tcPr>
            <w:tcW w:w="1561" w:type="dxa"/>
          </w:tcPr>
          <w:p w:rsidR="007A2867" w:rsidRDefault="007A286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336</w:t>
            </w:r>
          </w:p>
        </w:tc>
      </w:tr>
      <w:tr w:rsidR="007A2867" w:rsidTr="009F2FAF">
        <w:tc>
          <w:tcPr>
            <w:tcW w:w="5268" w:type="dxa"/>
          </w:tcPr>
          <w:p w:rsidR="007A2867" w:rsidRDefault="007A286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грузка (всего) </w:t>
            </w:r>
          </w:p>
        </w:tc>
        <w:tc>
          <w:tcPr>
            <w:tcW w:w="1560" w:type="dxa"/>
          </w:tcPr>
          <w:p w:rsidR="007A2867" w:rsidRDefault="007A286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118</w:t>
            </w:r>
          </w:p>
        </w:tc>
        <w:tc>
          <w:tcPr>
            <w:tcW w:w="1559" w:type="dxa"/>
          </w:tcPr>
          <w:p w:rsidR="007A2867" w:rsidRDefault="007A286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172</w:t>
            </w:r>
          </w:p>
        </w:tc>
        <w:tc>
          <w:tcPr>
            <w:tcW w:w="1561" w:type="dxa"/>
          </w:tcPr>
          <w:p w:rsidR="007A2867" w:rsidRDefault="007A286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168</w:t>
            </w:r>
          </w:p>
        </w:tc>
      </w:tr>
      <w:tr w:rsidR="007A2867" w:rsidTr="009F2FAF">
        <w:tc>
          <w:tcPr>
            <w:tcW w:w="5268" w:type="dxa"/>
          </w:tcPr>
          <w:p w:rsidR="007A2867" w:rsidRDefault="007A28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61" w:type="dxa"/>
          </w:tcPr>
          <w:p w:rsidR="007A2867" w:rsidRDefault="007A286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80D77" w:rsidTr="009F2FAF">
        <w:tc>
          <w:tcPr>
            <w:tcW w:w="5268" w:type="dxa"/>
          </w:tcPr>
          <w:p w:rsidR="00B80D77" w:rsidRDefault="00B80D77" w:rsidP="00CE5D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теоретические занятия</w:t>
            </w:r>
          </w:p>
        </w:tc>
        <w:tc>
          <w:tcPr>
            <w:tcW w:w="1560" w:type="dxa"/>
          </w:tcPr>
          <w:p w:rsidR="00B80D77" w:rsidRDefault="00B80D77" w:rsidP="009E31F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118</w:t>
            </w:r>
          </w:p>
        </w:tc>
        <w:tc>
          <w:tcPr>
            <w:tcW w:w="1559" w:type="dxa"/>
          </w:tcPr>
          <w:p w:rsidR="00B80D77" w:rsidRDefault="00B80D77" w:rsidP="009E31F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172</w:t>
            </w:r>
          </w:p>
        </w:tc>
        <w:tc>
          <w:tcPr>
            <w:tcW w:w="1561" w:type="dxa"/>
          </w:tcPr>
          <w:p w:rsidR="00B80D77" w:rsidRDefault="00B80D77" w:rsidP="009E31F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168</w:t>
            </w:r>
          </w:p>
        </w:tc>
      </w:tr>
      <w:tr w:rsidR="00B80D77" w:rsidTr="009F2FAF">
        <w:tc>
          <w:tcPr>
            <w:tcW w:w="5268" w:type="dxa"/>
          </w:tcPr>
          <w:p w:rsidR="00B80D77" w:rsidRDefault="00B80D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560" w:type="dxa"/>
          </w:tcPr>
          <w:p w:rsidR="00B80D77" w:rsidRPr="0017098F" w:rsidRDefault="00B80D77" w:rsidP="004E406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80D77" w:rsidRPr="0017098F" w:rsidRDefault="00B80D77" w:rsidP="004E406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</w:tcPr>
          <w:p w:rsidR="00B80D77" w:rsidRPr="0017098F" w:rsidRDefault="00B80D77" w:rsidP="004E406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B80D77" w:rsidTr="009F2FAF">
        <w:tc>
          <w:tcPr>
            <w:tcW w:w="5268" w:type="dxa"/>
          </w:tcPr>
          <w:p w:rsidR="00B80D77" w:rsidRDefault="00B80D7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</w:t>
            </w:r>
            <w:r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ся (всего)</w:t>
            </w:r>
          </w:p>
        </w:tc>
        <w:tc>
          <w:tcPr>
            <w:tcW w:w="1560" w:type="dxa"/>
          </w:tcPr>
          <w:p w:rsidR="00B80D77" w:rsidRDefault="00B80D7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118</w:t>
            </w:r>
          </w:p>
        </w:tc>
        <w:tc>
          <w:tcPr>
            <w:tcW w:w="1559" w:type="dxa"/>
          </w:tcPr>
          <w:p w:rsidR="00B80D77" w:rsidRDefault="00B80D77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172</w:t>
            </w:r>
          </w:p>
        </w:tc>
        <w:tc>
          <w:tcPr>
            <w:tcW w:w="1561" w:type="dxa"/>
          </w:tcPr>
          <w:p w:rsidR="00B80D77" w:rsidRDefault="00B80D77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168</w:t>
            </w:r>
          </w:p>
        </w:tc>
      </w:tr>
      <w:tr w:rsidR="00B80D77" w:rsidTr="009F2FAF">
        <w:tc>
          <w:tcPr>
            <w:tcW w:w="5268" w:type="dxa"/>
          </w:tcPr>
          <w:p w:rsidR="00B80D77" w:rsidRDefault="00B80D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</w:tcPr>
          <w:p w:rsidR="00B80D77" w:rsidRDefault="00B80D7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:rsidR="00B80D77" w:rsidRDefault="00B80D7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61" w:type="dxa"/>
          </w:tcPr>
          <w:p w:rsidR="00B80D77" w:rsidRDefault="00B80D7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80D77" w:rsidTr="009F2FAF">
        <w:tc>
          <w:tcPr>
            <w:tcW w:w="5268" w:type="dxa"/>
          </w:tcPr>
          <w:p w:rsidR="00B80D77" w:rsidRDefault="00B80D77" w:rsidP="005B1FC0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внеаудиторная самостоятельная раб</w:t>
            </w:r>
            <w:r>
              <w:rPr>
                <w:i/>
                <w:sz w:val="28"/>
                <w:szCs w:val="28"/>
              </w:rPr>
              <w:t>о</w:t>
            </w:r>
            <w:r>
              <w:rPr>
                <w:i/>
                <w:sz w:val="28"/>
                <w:szCs w:val="28"/>
              </w:rPr>
              <w:t xml:space="preserve">та </w:t>
            </w:r>
          </w:p>
        </w:tc>
        <w:tc>
          <w:tcPr>
            <w:tcW w:w="1560" w:type="dxa"/>
          </w:tcPr>
          <w:p w:rsidR="00B80D77" w:rsidRDefault="00B80D77" w:rsidP="004E406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118</w:t>
            </w:r>
          </w:p>
        </w:tc>
        <w:tc>
          <w:tcPr>
            <w:tcW w:w="1559" w:type="dxa"/>
          </w:tcPr>
          <w:p w:rsidR="00B80D77" w:rsidRDefault="00B80D77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172</w:t>
            </w:r>
          </w:p>
        </w:tc>
        <w:tc>
          <w:tcPr>
            <w:tcW w:w="1561" w:type="dxa"/>
          </w:tcPr>
          <w:p w:rsidR="00B80D77" w:rsidRDefault="00B80D77" w:rsidP="004B18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168</w:t>
            </w:r>
          </w:p>
        </w:tc>
      </w:tr>
      <w:tr w:rsidR="00B80D77" w:rsidTr="00D96C77">
        <w:tc>
          <w:tcPr>
            <w:tcW w:w="9948" w:type="dxa"/>
            <w:gridSpan w:val="4"/>
          </w:tcPr>
          <w:p w:rsidR="00B80D77" w:rsidRDefault="00B80D77" w:rsidP="00D850D3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  аттестация в 3,4,5,6 семестра</w:t>
            </w:r>
            <w:proofErr w:type="gramStart"/>
            <w:r>
              <w:rPr>
                <w:i/>
                <w:iCs/>
                <w:sz w:val="28"/>
                <w:szCs w:val="28"/>
              </w:rPr>
              <w:t>х-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в форме  зачета, в 7 сем</w:t>
            </w:r>
            <w:r>
              <w:rPr>
                <w:i/>
                <w:iCs/>
                <w:sz w:val="28"/>
                <w:szCs w:val="28"/>
              </w:rPr>
              <w:t>е</w:t>
            </w:r>
            <w:r>
              <w:rPr>
                <w:i/>
                <w:iCs/>
                <w:sz w:val="28"/>
                <w:szCs w:val="28"/>
              </w:rPr>
              <w:t>стре – в форме дифференцированного зачета.</w:t>
            </w:r>
          </w:p>
          <w:p w:rsidR="00B80D77" w:rsidRDefault="00B80D77" w:rsidP="00D850D3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Для специальности </w:t>
            </w:r>
            <w:r>
              <w:rPr>
                <w:b/>
                <w:i/>
                <w:iCs/>
                <w:sz w:val="28"/>
                <w:szCs w:val="28"/>
              </w:rPr>
              <w:t>38.02.01</w:t>
            </w:r>
            <w:r>
              <w:rPr>
                <w:i/>
                <w:iCs/>
                <w:sz w:val="28"/>
                <w:szCs w:val="28"/>
              </w:rPr>
              <w:t xml:space="preserve"> промежуточная  аттестация в 3,4,5 семестрах - в форме  зачета, в 6 семестре </w:t>
            </w:r>
            <w:proofErr w:type="gramStart"/>
            <w:r>
              <w:rPr>
                <w:i/>
                <w:iCs/>
                <w:sz w:val="28"/>
                <w:szCs w:val="28"/>
              </w:rPr>
              <w:t>–в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форме дифференцированного зачета.</w:t>
            </w:r>
          </w:p>
        </w:tc>
      </w:tr>
    </w:tbl>
    <w:p w:rsidR="007A2867" w:rsidRDefault="007A2867" w:rsidP="00350350"/>
    <w:p w:rsidR="007A2867" w:rsidRDefault="007A2867" w:rsidP="00350350"/>
    <w:p w:rsidR="007A2867" w:rsidRDefault="007A2867" w:rsidP="00350350">
      <w:pPr>
        <w:sectPr w:rsidR="007A2867" w:rsidSect="00765326">
          <w:footerReference w:type="even" r:id="rId8"/>
          <w:footerReference w:type="default" r:id="rId9"/>
          <w:pgSz w:w="11906" w:h="16838"/>
          <w:pgMar w:top="1134" w:right="1133" w:bottom="1134" w:left="1701" w:header="708" w:footer="708" w:gutter="0"/>
          <w:cols w:space="720"/>
          <w:titlePg/>
        </w:sectPr>
      </w:pPr>
    </w:p>
    <w:p w:rsidR="007A2867" w:rsidRPr="00FE5EC2" w:rsidRDefault="007A2867" w:rsidP="00FE5EC2">
      <w:pPr>
        <w:jc w:val="both"/>
        <w:rPr>
          <w:b/>
        </w:rPr>
      </w:pPr>
      <w:r>
        <w:rPr>
          <w:b/>
          <w:sz w:val="28"/>
          <w:szCs w:val="28"/>
        </w:rPr>
        <w:lastRenderedPageBreak/>
        <w:t xml:space="preserve">2.3. Тематический план и содержание учебной дисциплины «ФИЗИЧЕСКАЯ КУЛЬТУРА» для специальностей </w:t>
      </w:r>
      <w:r w:rsidRPr="00FE5EC2">
        <w:rPr>
          <w:b/>
        </w:rPr>
        <w:t>13.02.11 Техническая эксплуатация и обслуживание электрического и электромеханического оборудования (по отраслям), 15.02.01 Монтаж и техническая эксплуатация промышленного оборудования  (по отраслям), 15.02.07 Автоматизация технологических пр</w:t>
      </w:r>
      <w:r w:rsidRPr="00FE5EC2">
        <w:rPr>
          <w:b/>
        </w:rPr>
        <w:t>о</w:t>
      </w:r>
      <w:r w:rsidRPr="00FE5EC2">
        <w:rPr>
          <w:b/>
        </w:rPr>
        <w:t>цессов и производств (по отраслям),  18.02.09 Переработка нефти и газа</w:t>
      </w:r>
    </w:p>
    <w:tbl>
      <w:tblPr>
        <w:tblW w:w="15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9979"/>
        <w:gridCol w:w="1812"/>
        <w:gridCol w:w="1569"/>
      </w:tblGrid>
      <w:tr w:rsidR="007A2867" w:rsidRPr="007E369F" w:rsidTr="002172B5">
        <w:trPr>
          <w:trHeight w:val="20"/>
        </w:trPr>
        <w:tc>
          <w:tcPr>
            <w:tcW w:w="2268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Наименование разд</w:t>
            </w:r>
            <w:r w:rsidRPr="005D4F6C">
              <w:rPr>
                <w:b/>
                <w:bCs/>
                <w:sz w:val="20"/>
                <w:szCs w:val="20"/>
              </w:rPr>
              <w:t>е</w:t>
            </w:r>
            <w:r w:rsidRPr="005D4F6C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9979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D4F6C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</w:t>
            </w:r>
            <w:r w:rsidRPr="005D4F6C">
              <w:rPr>
                <w:b/>
                <w:bCs/>
                <w:sz w:val="20"/>
                <w:szCs w:val="20"/>
              </w:rPr>
              <w:t>ю</w:t>
            </w:r>
            <w:r w:rsidRPr="005D4F6C">
              <w:rPr>
                <w:b/>
                <w:bCs/>
                <w:sz w:val="20"/>
                <w:szCs w:val="20"/>
              </w:rPr>
              <w:t>щихся, курсовая работ (проект)</w:t>
            </w:r>
            <w:r w:rsidRPr="005D4F6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1812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Уровень о</w:t>
            </w:r>
            <w:r w:rsidRPr="005D4F6C">
              <w:rPr>
                <w:b/>
                <w:bCs/>
                <w:sz w:val="20"/>
                <w:szCs w:val="20"/>
              </w:rPr>
              <w:t>с</w:t>
            </w:r>
            <w:r w:rsidRPr="005D4F6C">
              <w:rPr>
                <w:b/>
                <w:bCs/>
                <w:sz w:val="20"/>
                <w:szCs w:val="20"/>
              </w:rPr>
              <w:t>воения</w:t>
            </w:r>
          </w:p>
        </w:tc>
      </w:tr>
      <w:tr w:rsidR="007A2867" w:rsidRPr="007E369F" w:rsidTr="002172B5">
        <w:trPr>
          <w:trHeight w:val="20"/>
        </w:trPr>
        <w:tc>
          <w:tcPr>
            <w:tcW w:w="2268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A2867" w:rsidRPr="007E369F" w:rsidTr="002172B5">
        <w:trPr>
          <w:trHeight w:val="20"/>
        </w:trPr>
        <w:tc>
          <w:tcPr>
            <w:tcW w:w="15628" w:type="dxa"/>
            <w:gridSpan w:val="4"/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Теоретическая часть</w:t>
            </w:r>
          </w:p>
        </w:tc>
      </w:tr>
      <w:tr w:rsidR="00FA441B" w:rsidRPr="007E369F" w:rsidTr="00FA441B">
        <w:trPr>
          <w:trHeight w:val="424"/>
        </w:trPr>
        <w:tc>
          <w:tcPr>
            <w:tcW w:w="2268" w:type="dxa"/>
            <w:vMerge w:val="restart"/>
          </w:tcPr>
          <w:p w:rsidR="00FA441B" w:rsidRDefault="00FA441B" w:rsidP="00974DE0">
            <w:pPr>
              <w:tabs>
                <w:tab w:val="left" w:pos="540"/>
                <w:tab w:val="left" w:pos="916"/>
                <w:tab w:val="center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</w:t>
            </w:r>
          </w:p>
          <w:p w:rsidR="00FA441B" w:rsidRPr="005D4F6C" w:rsidRDefault="00FA441B" w:rsidP="00974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79" w:type="dxa"/>
          </w:tcPr>
          <w:p w:rsidR="00FA441B" w:rsidRPr="002970AD" w:rsidRDefault="00FA441B" w:rsidP="002970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FA441B" w:rsidRP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FA441B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D4F6C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A441B" w:rsidRPr="007E369F" w:rsidTr="00FA441B">
        <w:trPr>
          <w:trHeight w:val="33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EE23DE" w:rsidRDefault="00FA441B" w:rsidP="00974DE0">
            <w:pPr>
              <w:pStyle w:val="a3"/>
              <w:numPr>
                <w:ilvl w:val="0"/>
                <w:numId w:val="1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 w:hanging="142"/>
              <w:rPr>
                <w:bCs/>
                <w:sz w:val="20"/>
                <w:szCs w:val="20"/>
              </w:rPr>
            </w:pPr>
            <w:r w:rsidRPr="00EE23DE">
              <w:rPr>
                <w:bCs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33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EE23DE" w:rsidRDefault="00FA441B" w:rsidP="0083474E">
            <w:pPr>
              <w:pStyle w:val="a3"/>
              <w:numPr>
                <w:ilvl w:val="0"/>
                <w:numId w:val="11"/>
              </w:numPr>
              <w:tabs>
                <w:tab w:val="left" w:pos="142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Самоконтроль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33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EE23DE" w:rsidRDefault="00FA441B" w:rsidP="00EE23DE">
            <w:pPr>
              <w:pStyle w:val="a3"/>
              <w:numPr>
                <w:ilvl w:val="0"/>
                <w:numId w:val="1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 w:hanging="14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Психофизиологические основы учебного и производственного труда. Средства физической культуры в рег</w:t>
            </w:r>
            <w:r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>лировании работоспособности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335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Default="00FA441B" w:rsidP="00974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A441B" w:rsidRDefault="00FA441B" w:rsidP="00974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Pr="00974DE0" w:rsidRDefault="00FA441B" w:rsidP="00974D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74DE0">
              <w:rPr>
                <w:bCs/>
                <w:sz w:val="20"/>
                <w:szCs w:val="20"/>
              </w:rPr>
              <w:t xml:space="preserve">Физическая </w:t>
            </w:r>
            <w:r>
              <w:rPr>
                <w:bCs/>
                <w:sz w:val="20"/>
                <w:szCs w:val="20"/>
              </w:rPr>
              <w:t>культура и спорт, история физической культуры. История развития Олимпийских игр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A13AD8">
        <w:trPr>
          <w:trHeight w:val="110"/>
        </w:trPr>
        <w:tc>
          <w:tcPr>
            <w:tcW w:w="156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Практическая часть.</w:t>
            </w:r>
          </w:p>
        </w:tc>
      </w:tr>
      <w:tr w:rsidR="007A2867" w:rsidRPr="007E369F" w:rsidTr="00FA441B">
        <w:trPr>
          <w:trHeight w:val="209"/>
        </w:trPr>
        <w:tc>
          <w:tcPr>
            <w:tcW w:w="2268" w:type="dxa"/>
            <w:vMerge w:val="restart"/>
          </w:tcPr>
          <w:p w:rsidR="007A2867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7A2867" w:rsidRPr="005D4F6C" w:rsidRDefault="007A2867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Учебно-методический</w:t>
            </w:r>
          </w:p>
        </w:tc>
        <w:tc>
          <w:tcPr>
            <w:tcW w:w="9979" w:type="dxa"/>
          </w:tcPr>
          <w:p w:rsidR="007A2867" w:rsidRPr="005D4F6C" w:rsidRDefault="007A2867" w:rsidP="00E370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0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7A2867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FA441B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A441B" w:rsidRPr="007E369F" w:rsidTr="00FA441B">
        <w:trPr>
          <w:trHeight w:val="30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8C766D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 w:rsidRPr="008C766D">
              <w:rPr>
                <w:bCs/>
                <w:sz w:val="20"/>
              </w:rPr>
              <w:t>Методика составления  проведения самостоятельных занятий физическими упражнениями гигиенической и профессиональной направленности. Методика активного отдыха в ходе профессиональной деятельности по избранному напр</w:t>
            </w:r>
            <w:r>
              <w:rPr>
                <w:bCs/>
                <w:sz w:val="20"/>
              </w:rPr>
              <w:t>а</w:t>
            </w:r>
            <w:r w:rsidRPr="008C766D">
              <w:rPr>
                <w:bCs/>
                <w:sz w:val="20"/>
              </w:rPr>
              <w:t>влению.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32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8C766D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Массаж и </w:t>
            </w:r>
            <w:proofErr w:type="spellStart"/>
            <w:r>
              <w:rPr>
                <w:bCs/>
                <w:sz w:val="20"/>
              </w:rPr>
              <w:t>самомассаж</w:t>
            </w:r>
            <w:proofErr w:type="spellEnd"/>
            <w:r>
              <w:rPr>
                <w:bCs/>
                <w:sz w:val="20"/>
              </w:rPr>
              <w:t xml:space="preserve"> при физическом и умственном направлении.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Физические упражнения для профилактики и коррекции нарушения опорно-двигательного аппарата</w:t>
            </w:r>
            <w:proofErr w:type="gramStart"/>
            <w:r>
              <w:rPr>
                <w:bCs/>
                <w:sz w:val="20"/>
              </w:rPr>
              <w:t>.</w:t>
            </w:r>
            <w:proofErr w:type="gramEnd"/>
            <w:r>
              <w:rPr>
                <w:bCs/>
                <w:sz w:val="20"/>
              </w:rPr>
              <w:t xml:space="preserve"> </w:t>
            </w:r>
            <w:proofErr w:type="gramStart"/>
            <w:r>
              <w:rPr>
                <w:bCs/>
                <w:sz w:val="20"/>
              </w:rPr>
              <w:t>ф</w:t>
            </w:r>
            <w:proofErr w:type="gramEnd"/>
            <w:r>
              <w:rPr>
                <w:bCs/>
                <w:sz w:val="20"/>
              </w:rPr>
              <w:t>изич</w:t>
            </w:r>
            <w:r>
              <w:rPr>
                <w:bCs/>
                <w:sz w:val="20"/>
              </w:rPr>
              <w:t>е</w:t>
            </w:r>
            <w:r>
              <w:rPr>
                <w:bCs/>
                <w:sz w:val="20"/>
              </w:rPr>
              <w:t>ские упражнения для коррекции зрения.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Составление и проведение комплексов утренней, вводной и производственной гимнастики с учетом напра</w:t>
            </w:r>
            <w:r>
              <w:rPr>
                <w:bCs/>
                <w:sz w:val="20"/>
              </w:rPr>
              <w:t>в</w:t>
            </w:r>
            <w:r>
              <w:rPr>
                <w:bCs/>
                <w:sz w:val="20"/>
              </w:rPr>
              <w:t>ления будущей профессиональной деятельности обучающихся.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Методика определения профессионально-значимых психофизиологических и двигательных качеств на основе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 xml:space="preserve"> специалиста, </w:t>
            </w:r>
            <w:proofErr w:type="spellStart"/>
            <w:r>
              <w:rPr>
                <w:bCs/>
                <w:sz w:val="20"/>
              </w:rPr>
              <w:t>спортограмма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профессиограмма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3474E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Самооценка и анализ выполнения обязательных тестов состояния здоровья и общефизической подготовки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7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8C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A441B" w:rsidRDefault="00FA441B" w:rsidP="008C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Default="00FA441B" w:rsidP="008C766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Составление утренней, вводной и производственной гимнастики, составление </w:t>
            </w:r>
            <w:proofErr w:type="spellStart"/>
            <w:r>
              <w:rPr>
                <w:bCs/>
                <w:sz w:val="20"/>
              </w:rPr>
              <w:t>спортграммы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135"/>
        </w:trPr>
        <w:tc>
          <w:tcPr>
            <w:tcW w:w="2268" w:type="dxa"/>
            <w:vMerge w:val="restart"/>
          </w:tcPr>
          <w:p w:rsidR="007A2867" w:rsidRDefault="007A2867" w:rsidP="005E5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7A2867" w:rsidRPr="005D4F6C" w:rsidRDefault="007A2867" w:rsidP="005E5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Легкая атлетика. Кроссовая подгото</w:t>
            </w:r>
            <w:r>
              <w:rPr>
                <w:b/>
                <w:bCs/>
                <w:sz w:val="20"/>
                <w:szCs w:val="20"/>
              </w:rPr>
              <w:t>в</w:t>
            </w:r>
            <w:r>
              <w:rPr>
                <w:b/>
                <w:bCs/>
                <w:sz w:val="20"/>
                <w:szCs w:val="20"/>
              </w:rPr>
              <w:t>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C2169D" w:rsidRDefault="007A2867" w:rsidP="002970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C2579F" w:rsidP="0083474E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106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135"/>
        </w:trPr>
        <w:tc>
          <w:tcPr>
            <w:tcW w:w="2268" w:type="dxa"/>
            <w:vMerge/>
          </w:tcPr>
          <w:p w:rsidR="00FA441B" w:rsidRDefault="00FA441B" w:rsidP="005E5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C2169D" w:rsidRDefault="00FA441B" w:rsidP="002970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C2169D">
              <w:rPr>
                <w:bCs/>
                <w:sz w:val="20"/>
                <w:szCs w:val="20"/>
              </w:rPr>
              <w:t>Техника бега на короткие дистанции.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Default="00C2579F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54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C2169D">
              <w:rPr>
                <w:bCs/>
                <w:sz w:val="20"/>
                <w:szCs w:val="20"/>
              </w:rPr>
              <w:t>Техника бега на средние дистанции.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C21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C2169D">
              <w:rPr>
                <w:bCs/>
                <w:sz w:val="20"/>
                <w:szCs w:val="20"/>
              </w:rPr>
              <w:t>Техника бега на длинные дистанции.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Pr="00C2169D">
              <w:rPr>
                <w:bCs/>
                <w:sz w:val="20"/>
                <w:szCs w:val="20"/>
              </w:rPr>
              <w:t>Техника эстафетного бега 4</w:t>
            </w:r>
            <w:r>
              <w:rPr>
                <w:bCs/>
                <w:sz w:val="20"/>
                <w:szCs w:val="20"/>
              </w:rPr>
              <w:t>х</w:t>
            </w:r>
            <w:r w:rsidRPr="00C2169D">
              <w:rPr>
                <w:bCs/>
                <w:sz w:val="20"/>
                <w:szCs w:val="20"/>
              </w:rPr>
              <w:t>100м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3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  <w:r w:rsidRPr="00C2169D">
              <w:rPr>
                <w:bCs/>
                <w:sz w:val="20"/>
                <w:szCs w:val="20"/>
              </w:rPr>
              <w:t>Техника прыжков в длину с разбега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9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  <w:r w:rsidRPr="00C2169D">
              <w:rPr>
                <w:bCs/>
                <w:sz w:val="20"/>
                <w:szCs w:val="20"/>
              </w:rPr>
              <w:t>Техника прыжков в высоту с разбега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</w:t>
            </w:r>
            <w:r w:rsidRPr="00C2169D">
              <w:rPr>
                <w:bCs/>
                <w:sz w:val="20"/>
                <w:szCs w:val="20"/>
              </w:rPr>
              <w:t>Техника метания гранаты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04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C2169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  <w:r w:rsidRPr="00C2169D">
              <w:rPr>
                <w:bCs/>
                <w:sz w:val="20"/>
                <w:szCs w:val="20"/>
              </w:rPr>
              <w:t>Техника толкания ядра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2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</w:t>
            </w:r>
            <w:r w:rsidRPr="00B25E9A">
              <w:rPr>
                <w:bCs/>
                <w:sz w:val="20"/>
                <w:szCs w:val="20"/>
              </w:rPr>
              <w:t>Техника равномерного длительного бега.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</w:t>
            </w:r>
            <w:r w:rsidRPr="00B25E9A">
              <w:rPr>
                <w:bCs/>
                <w:sz w:val="20"/>
                <w:szCs w:val="20"/>
              </w:rPr>
              <w:t>Техника переменного длительного бега.</w:t>
            </w:r>
          </w:p>
        </w:tc>
        <w:tc>
          <w:tcPr>
            <w:tcW w:w="1812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50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  <w:r w:rsidRPr="00B25E9A">
              <w:rPr>
                <w:bCs/>
                <w:sz w:val="20"/>
                <w:szCs w:val="20"/>
              </w:rPr>
              <w:t>Техника повторного длительного бега.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B25E9A">
              <w:rPr>
                <w:sz w:val="20"/>
                <w:szCs w:val="20"/>
              </w:rPr>
              <w:t>Техника бега по пересеченной местности.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B25E9A">
              <w:rPr>
                <w:sz w:val="20"/>
                <w:szCs w:val="20"/>
              </w:rPr>
              <w:t>Техника бега по пересеченной местности с изменением темпа.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25E9A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</w:t>
            </w:r>
            <w:r w:rsidRPr="00B25E9A">
              <w:rPr>
                <w:bCs/>
                <w:sz w:val="20"/>
                <w:szCs w:val="20"/>
              </w:rPr>
              <w:t>Техника бега по дистанции с преодолением вертикальных и горизонтальных препятствий.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40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A441B" w:rsidRPr="002970AD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Pr="00B25E9A" w:rsidRDefault="00FA441B" w:rsidP="00CD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25E9A">
              <w:rPr>
                <w:bCs/>
                <w:sz w:val="20"/>
                <w:szCs w:val="20"/>
              </w:rPr>
              <w:t>Составление комплексов УГ, сообщение об основах здорового образа жизни</w:t>
            </w:r>
            <w:r>
              <w:rPr>
                <w:bCs/>
                <w:sz w:val="20"/>
                <w:szCs w:val="20"/>
              </w:rPr>
              <w:t>. Краткие сведения о развитии ле</w:t>
            </w:r>
            <w:r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</w:rPr>
              <w:t>кой атлетики. Классификация видов легкой атлетики. Роль и значение легкой атлетики в профессионально-прикладной подготовке студентов. Составление комплексов упражнений по легкой атлетике. Сообщение об о</w:t>
            </w:r>
            <w:r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новных требованиях к занятиям, чистоте, опрятности, бережном отношении к спортивной форме.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41B" w:rsidRPr="00FA441B" w:rsidRDefault="00FA441B" w:rsidP="00C2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FA441B">
              <w:rPr>
                <w:b/>
                <w:bCs/>
                <w:i/>
                <w:sz w:val="20"/>
                <w:szCs w:val="20"/>
              </w:rPr>
              <w:t>5</w:t>
            </w:r>
            <w:r w:rsidR="00C2579F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64"/>
        </w:trPr>
        <w:tc>
          <w:tcPr>
            <w:tcW w:w="2268" w:type="dxa"/>
            <w:vMerge w:val="restart"/>
          </w:tcPr>
          <w:p w:rsidR="007A2867" w:rsidRDefault="007A2867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</w:t>
            </w:r>
          </w:p>
          <w:p w:rsidR="007A2867" w:rsidRPr="005D4F6C" w:rsidRDefault="007A2867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Спортивные игры (баскетбол, волейбол).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D53C87" w:rsidRDefault="007A2867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7A2867" w:rsidRPr="00B25E9A" w:rsidRDefault="007A2867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Pr="00D53C87">
              <w:rPr>
                <w:b/>
                <w:bCs/>
                <w:sz w:val="20"/>
                <w:szCs w:val="20"/>
              </w:rPr>
              <w:t>баскетбол)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C2579F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84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Default="00FA441B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5D4F6C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1.Техника игры в нападении (передвижения, ходьба, бег, прыжки, владение мячом).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C2579F" w:rsidRDefault="00C2579F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2579F"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игры в защите (передвижение, овладение мячом и противодействия).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325F5E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3.Тактика игры в нападении и защите.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65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волейбол</w:t>
            </w:r>
            <w:r w:rsidRPr="00D53C8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421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FA441B" w:rsidRPr="00D53C87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игры в нападении (стойки и перемещения, передачи мяча двумя руками сверху, подачи мяча, атаку</w:t>
            </w:r>
            <w:r>
              <w:rPr>
                <w:bCs/>
                <w:sz w:val="20"/>
                <w:szCs w:val="20"/>
              </w:rPr>
              <w:t>ю</w:t>
            </w:r>
            <w:r>
              <w:rPr>
                <w:bCs/>
                <w:sz w:val="20"/>
                <w:szCs w:val="20"/>
              </w:rPr>
              <w:t>щие удары).</w:t>
            </w:r>
          </w:p>
        </w:tc>
        <w:tc>
          <w:tcPr>
            <w:tcW w:w="1812" w:type="dxa"/>
            <w:vMerge/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434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5.Техника игры в защите (стойки, перемещения, прием, подачи, прием мяча снизу одной и двумя руками, блок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рование).</w:t>
            </w:r>
          </w:p>
        </w:tc>
        <w:tc>
          <w:tcPr>
            <w:tcW w:w="1812" w:type="dxa"/>
            <w:vMerge/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69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6.тактика игры в нападении и защите</w:t>
            </w:r>
          </w:p>
        </w:tc>
        <w:tc>
          <w:tcPr>
            <w:tcW w:w="1812" w:type="dxa"/>
            <w:vMerge/>
            <w:vAlign w:val="center"/>
          </w:tcPr>
          <w:p w:rsidR="00FA441B" w:rsidRPr="005D4F6C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17"/>
        </w:trPr>
        <w:tc>
          <w:tcPr>
            <w:tcW w:w="2268" w:type="dxa"/>
            <w:vMerge/>
          </w:tcPr>
          <w:p w:rsidR="00FA441B" w:rsidRDefault="00FA441B" w:rsidP="00F2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B25E9A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  <w:p w:rsidR="00FA441B" w:rsidRPr="002970AD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Default="00FA441B" w:rsidP="00705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Сообщение: Спортивные игры в системе физического воспитания и спорта. Характеристика спортивных игр, их специфические признаки. Как рождался всемирный праздник «Олимпийские игры», судейство соревнований.</w:t>
            </w:r>
          </w:p>
        </w:tc>
        <w:tc>
          <w:tcPr>
            <w:tcW w:w="1812" w:type="dxa"/>
            <w:vAlign w:val="center"/>
          </w:tcPr>
          <w:p w:rsidR="00FA441B" w:rsidRPr="005D4F6C" w:rsidRDefault="00C2579F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5. </w:t>
            </w:r>
          </w:p>
          <w:p w:rsidR="007A2867" w:rsidRPr="005D4F6C" w:rsidRDefault="007A2867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Лыжная подготовка.</w:t>
            </w:r>
          </w:p>
        </w:tc>
        <w:tc>
          <w:tcPr>
            <w:tcW w:w="9979" w:type="dxa"/>
          </w:tcPr>
          <w:p w:rsidR="007A2867" w:rsidRPr="005D4F6C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C2579F" w:rsidP="00C2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202"/>
        </w:trPr>
        <w:tc>
          <w:tcPr>
            <w:tcW w:w="2268" w:type="dxa"/>
            <w:vMerge/>
          </w:tcPr>
          <w:p w:rsidR="00FA441B" w:rsidRDefault="00FA441B" w:rsidP="008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D53C87" w:rsidRDefault="00FA441B" w:rsidP="00D53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</w:rPr>
              <w:t>1.</w:t>
            </w:r>
            <w:r w:rsidRPr="00F9077E">
              <w:rPr>
                <w:sz w:val="20"/>
              </w:rPr>
              <w:t xml:space="preserve">Техника переменных </w:t>
            </w:r>
            <w:proofErr w:type="spellStart"/>
            <w:r>
              <w:rPr>
                <w:sz w:val="20"/>
              </w:rPr>
              <w:t>двухшажного</w:t>
            </w:r>
            <w:proofErr w:type="spellEnd"/>
            <w:r>
              <w:rPr>
                <w:sz w:val="20"/>
              </w:rPr>
              <w:t xml:space="preserve"> </w:t>
            </w:r>
            <w:r w:rsidRPr="00F9077E">
              <w:rPr>
                <w:sz w:val="20"/>
              </w:rPr>
              <w:t>ход</w:t>
            </w:r>
            <w:r>
              <w:rPr>
                <w:sz w:val="20"/>
              </w:rPr>
              <w:t>а.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C2579F" w:rsidRDefault="00C2579F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2579F">
              <w:rPr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70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одновременных (</w:t>
            </w:r>
            <w:proofErr w:type="spellStart"/>
            <w:r>
              <w:rPr>
                <w:bCs/>
                <w:sz w:val="20"/>
                <w:szCs w:val="20"/>
              </w:rPr>
              <w:t>бесшажный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одношажный</w:t>
            </w:r>
            <w:proofErr w:type="spellEnd"/>
            <w:r>
              <w:rPr>
                <w:bCs/>
                <w:sz w:val="20"/>
                <w:szCs w:val="20"/>
              </w:rPr>
              <w:t>) ходов.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80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3.</w:t>
            </w:r>
            <w:r w:rsidRPr="00F9077E">
              <w:rPr>
                <w:sz w:val="20"/>
              </w:rPr>
              <w:t>Техника спусков, подъемов, торможения</w:t>
            </w:r>
            <w:r>
              <w:rPr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05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перехода с одного хода на другой.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600"/>
        </w:trPr>
        <w:tc>
          <w:tcPr>
            <w:tcW w:w="2268" w:type="dxa"/>
            <w:vMerge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D53C87" w:rsidRDefault="00FA441B" w:rsidP="00E91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FA441B" w:rsidRPr="002970AD" w:rsidRDefault="00FA441B" w:rsidP="00FE4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Pr="005D4F6C" w:rsidRDefault="00FA441B" w:rsidP="00EC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Сообщения, доклад. Олимпийские игры современности. Оздоровительное прикладное значение лыжного спорта. Подготовка лыж к соревнованиям..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41B" w:rsidRPr="005D4F6C" w:rsidRDefault="00FA441B" w:rsidP="00C2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C2579F"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6.</w:t>
            </w:r>
          </w:p>
          <w:p w:rsidR="007A2867" w:rsidRPr="005D4F6C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Гимнастика.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5D4F6C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 xml:space="preserve"> Содержание учебного материала</w:t>
            </w:r>
            <w:proofErr w:type="gramStart"/>
            <w:r w:rsidRPr="00B25E9A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FA441B" w:rsidRDefault="00C2579F" w:rsidP="008D7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202"/>
        </w:trPr>
        <w:tc>
          <w:tcPr>
            <w:tcW w:w="2268" w:type="dxa"/>
            <w:vMerge/>
          </w:tcPr>
          <w:p w:rsidR="00FA441B" w:rsidRDefault="00FA441B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FA441B" w:rsidRPr="00D53C87" w:rsidRDefault="00FA441B" w:rsidP="00D53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1.Техника выполнения </w:t>
            </w:r>
            <w:proofErr w:type="spellStart"/>
            <w:r>
              <w:rPr>
                <w:bCs/>
                <w:sz w:val="20"/>
                <w:szCs w:val="20"/>
              </w:rPr>
              <w:t>общеразвивающих</w:t>
            </w:r>
            <w:proofErr w:type="spellEnd"/>
            <w:r>
              <w:rPr>
                <w:bCs/>
                <w:sz w:val="20"/>
                <w:szCs w:val="20"/>
              </w:rPr>
              <w:t xml:space="preserve"> упражнений, прикладных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Pr="00C2579F" w:rsidRDefault="00C2579F" w:rsidP="006E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2579F">
              <w:rPr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165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выполнения  упражнений на снарядах.</w:t>
            </w:r>
          </w:p>
        </w:tc>
        <w:tc>
          <w:tcPr>
            <w:tcW w:w="1812" w:type="dxa"/>
            <w:vMerge/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8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5D4F6C" w:rsidRDefault="00FA441B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3.Техника выполнения акробатических упражнений.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60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FA441B" w:rsidRPr="00D53C87" w:rsidRDefault="00FA441B" w:rsidP="00E91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FA441B" w:rsidRPr="002970AD" w:rsidRDefault="00FA441B" w:rsidP="00FE4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Сообщения </w:t>
            </w:r>
            <w:proofErr w:type="gramStart"/>
            <w:r>
              <w:rPr>
                <w:bCs/>
                <w:sz w:val="20"/>
                <w:szCs w:val="20"/>
              </w:rPr>
              <w:t>о</w:t>
            </w:r>
            <w:proofErr w:type="gramEnd"/>
            <w:r>
              <w:rPr>
                <w:bCs/>
                <w:sz w:val="20"/>
                <w:szCs w:val="20"/>
              </w:rPr>
              <w:t xml:space="preserve"> оздоровительном значении гимнастики как виде спорта. Олимпийское движение: принципы, тр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 xml:space="preserve">диции, правила. Особенности личной гигиены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гимнастикой. </w:t>
            </w:r>
            <w:proofErr w:type="spellStart"/>
            <w:r>
              <w:rPr>
                <w:bCs/>
                <w:sz w:val="20"/>
                <w:szCs w:val="20"/>
              </w:rPr>
              <w:t>Армреслинг</w:t>
            </w:r>
            <w:proofErr w:type="spellEnd"/>
            <w:r>
              <w:rPr>
                <w:bCs/>
                <w:sz w:val="20"/>
                <w:szCs w:val="20"/>
              </w:rPr>
              <w:t xml:space="preserve"> (правой, левой рукой). Атлетическая гимнастика.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41B" w:rsidRPr="005D4F6C" w:rsidRDefault="00FA441B" w:rsidP="00717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FA441B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7C46EF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7.</w:t>
            </w:r>
          </w:p>
          <w:p w:rsidR="007A2867" w:rsidRPr="005D4F6C" w:rsidRDefault="007A2867" w:rsidP="00B63EB4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Виды спорта по в</w:t>
            </w:r>
            <w:r>
              <w:rPr>
                <w:b/>
                <w:bCs/>
                <w:sz w:val="20"/>
                <w:szCs w:val="20"/>
              </w:rPr>
              <w:t>ы</w:t>
            </w:r>
            <w:r>
              <w:rPr>
                <w:b/>
                <w:bCs/>
                <w:sz w:val="20"/>
                <w:szCs w:val="20"/>
              </w:rPr>
              <w:t>бору.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B65375" w:rsidRDefault="007A2867" w:rsidP="007C4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  <w:r w:rsidRPr="00B6537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vAlign w:val="center"/>
          </w:tcPr>
          <w:p w:rsidR="007A2867" w:rsidRPr="00FA441B" w:rsidRDefault="00C2579F" w:rsidP="00464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A441B" w:rsidRPr="007E369F" w:rsidTr="00FA441B">
        <w:trPr>
          <w:trHeight w:val="7"/>
        </w:trPr>
        <w:tc>
          <w:tcPr>
            <w:tcW w:w="2268" w:type="dxa"/>
            <w:vMerge/>
          </w:tcPr>
          <w:p w:rsidR="00FA441B" w:rsidRDefault="00FA441B" w:rsidP="007C46EF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D53C87" w:rsidRDefault="00FA441B" w:rsidP="00717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1.Футбол </w:t>
            </w:r>
            <w:r w:rsidRPr="00717F68">
              <w:rPr>
                <w:color w:val="000000"/>
                <w:sz w:val="20"/>
                <w:szCs w:val="20"/>
              </w:rPr>
              <w:t>(</w:t>
            </w:r>
            <w:r w:rsidRPr="00717F68">
              <w:rPr>
                <w:b/>
                <w:color w:val="000000"/>
                <w:sz w:val="20"/>
                <w:szCs w:val="20"/>
              </w:rPr>
              <w:t>для юношей</w:t>
            </w:r>
            <w:r w:rsidRPr="00717F68">
              <w:rPr>
                <w:color w:val="000000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A441B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180"/>
        </w:trPr>
        <w:tc>
          <w:tcPr>
            <w:tcW w:w="2268" w:type="dxa"/>
            <w:vMerge/>
          </w:tcPr>
          <w:p w:rsidR="00FA441B" w:rsidRDefault="00FA441B" w:rsidP="007C46EF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Default="00FA441B" w:rsidP="00717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2.Лапта (</w:t>
            </w:r>
            <w:r w:rsidRPr="00717F68">
              <w:rPr>
                <w:b/>
                <w:color w:val="000000"/>
                <w:sz w:val="20"/>
                <w:szCs w:val="20"/>
              </w:rPr>
              <w:t xml:space="preserve">для </w:t>
            </w:r>
            <w:r>
              <w:rPr>
                <w:b/>
                <w:color w:val="000000"/>
                <w:sz w:val="20"/>
                <w:szCs w:val="20"/>
              </w:rPr>
              <w:t>девушек)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FA441B" w:rsidRDefault="00C2579F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  <w:vAlign w:val="center"/>
          </w:tcPr>
          <w:p w:rsidR="00FA441B" w:rsidRDefault="00FA441B" w:rsidP="008B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22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FA441B" w:rsidRPr="00B65375" w:rsidRDefault="00FA441B" w:rsidP="00834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FA441B" w:rsidRPr="005D4F6C" w:rsidRDefault="00FA441B" w:rsidP="004D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600"/>
        </w:trPr>
        <w:tc>
          <w:tcPr>
            <w:tcW w:w="2268" w:type="dxa"/>
            <w:vMerge/>
          </w:tcPr>
          <w:p w:rsidR="00FA441B" w:rsidRDefault="00FA441B" w:rsidP="002172B5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FA441B" w:rsidRPr="00D53C87" w:rsidRDefault="00FA441B" w:rsidP="00E91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FA441B" w:rsidRPr="002970AD" w:rsidRDefault="00FA441B" w:rsidP="00FE4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FA441B" w:rsidRDefault="00FA441B" w:rsidP="00BE0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Комплексы производственной гимнастики, УГ, </w:t>
            </w:r>
            <w:proofErr w:type="spellStart"/>
            <w:r>
              <w:rPr>
                <w:bCs/>
                <w:sz w:val="20"/>
                <w:szCs w:val="20"/>
              </w:rPr>
              <w:t>физкультминуты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физкультпаузы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</w:p>
          <w:p w:rsidR="00FA441B" w:rsidRPr="005D4F6C" w:rsidRDefault="00FA441B" w:rsidP="00BE0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Гигиена самостоятельных занятий. Физическая подготовка как часть физического совершенствования. Влияние оздоровительных сил природы и гигиенические факторы как средство физического воспитания.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FA441B" w:rsidRPr="005D4F6C" w:rsidRDefault="00FA441B" w:rsidP="00717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441B" w:rsidRPr="007E369F" w:rsidTr="00FA441B">
        <w:trPr>
          <w:trHeight w:val="336"/>
        </w:trPr>
        <w:tc>
          <w:tcPr>
            <w:tcW w:w="2268" w:type="dxa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</w:tcPr>
          <w:p w:rsidR="00FA441B" w:rsidRPr="00C2579F" w:rsidRDefault="00FA441B" w:rsidP="00D85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579F">
              <w:rPr>
                <w:b/>
                <w:bCs/>
                <w:i/>
                <w:sz w:val="20"/>
                <w:szCs w:val="20"/>
              </w:rPr>
              <w:t>172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FA441B" w:rsidRPr="005D4F6C" w:rsidRDefault="00FA441B" w:rsidP="00217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A2867" w:rsidRDefault="007A2867" w:rsidP="00252403">
      <w:pPr>
        <w:rPr>
          <w:sz w:val="28"/>
          <w:szCs w:val="28"/>
          <w:vertAlign w:val="superscript"/>
        </w:rPr>
      </w:pPr>
    </w:p>
    <w:p w:rsidR="007A2867" w:rsidRDefault="007A2867" w:rsidP="00AB4D1D">
      <w:pPr>
        <w:rPr>
          <w:sz w:val="28"/>
          <w:szCs w:val="28"/>
        </w:rPr>
      </w:pPr>
    </w:p>
    <w:p w:rsidR="00C2579F" w:rsidRPr="00C2579F" w:rsidRDefault="007A2867" w:rsidP="00C2579F">
      <w:pPr>
        <w:ind w:firstLine="284"/>
        <w:jc w:val="center"/>
        <w:rPr>
          <w:b/>
          <w:u w:val="single"/>
        </w:rPr>
      </w:pPr>
      <w:r>
        <w:rPr>
          <w:b/>
          <w:sz w:val="28"/>
          <w:szCs w:val="28"/>
        </w:rPr>
        <w:t xml:space="preserve">2.4. Тематический план и содержание учебной дисциплины «ФИЗИЧЕСКАЯ КУЛЬТУРА» для специальности </w:t>
      </w:r>
      <w:r w:rsidRPr="00C2579F">
        <w:rPr>
          <w:b/>
          <w:u w:val="single"/>
        </w:rPr>
        <w:t>08.02.01  Строительство и эксплуатация зданий и сооружений (базовая подготовка) и</w:t>
      </w:r>
    </w:p>
    <w:p w:rsidR="007A2867" w:rsidRPr="00C2579F" w:rsidRDefault="007A2867" w:rsidP="00C2579F">
      <w:pPr>
        <w:ind w:firstLine="284"/>
        <w:jc w:val="center"/>
        <w:rPr>
          <w:b/>
          <w:sz w:val="28"/>
          <w:szCs w:val="28"/>
          <w:u w:val="single"/>
        </w:rPr>
      </w:pPr>
      <w:r w:rsidRPr="00C2579F">
        <w:rPr>
          <w:b/>
          <w:u w:val="single"/>
        </w:rPr>
        <w:t xml:space="preserve">21.02.03 Сооружение и эксплуатация </w:t>
      </w:r>
      <w:proofErr w:type="spellStart"/>
      <w:r w:rsidRPr="00C2579F">
        <w:rPr>
          <w:b/>
          <w:u w:val="single"/>
        </w:rPr>
        <w:t>газонефтепроводов</w:t>
      </w:r>
      <w:proofErr w:type="spellEnd"/>
      <w:r w:rsidRPr="00C2579F">
        <w:rPr>
          <w:b/>
          <w:u w:val="single"/>
        </w:rPr>
        <w:t xml:space="preserve"> и </w:t>
      </w:r>
      <w:proofErr w:type="spellStart"/>
      <w:r w:rsidRPr="00C2579F">
        <w:rPr>
          <w:b/>
          <w:u w:val="single"/>
        </w:rPr>
        <w:t>газонефтехранилищ</w:t>
      </w:r>
      <w:proofErr w:type="spellEnd"/>
    </w:p>
    <w:tbl>
      <w:tblPr>
        <w:tblW w:w="15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9979"/>
        <w:gridCol w:w="1812"/>
        <w:gridCol w:w="1569"/>
      </w:tblGrid>
      <w:tr w:rsidR="007A2867" w:rsidRPr="007E369F" w:rsidTr="004326C2">
        <w:trPr>
          <w:trHeight w:val="20"/>
        </w:trPr>
        <w:tc>
          <w:tcPr>
            <w:tcW w:w="2268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Наименование разд</w:t>
            </w:r>
            <w:r w:rsidRPr="005D4F6C">
              <w:rPr>
                <w:b/>
                <w:bCs/>
                <w:sz w:val="20"/>
                <w:szCs w:val="20"/>
              </w:rPr>
              <w:t>е</w:t>
            </w:r>
            <w:r w:rsidRPr="005D4F6C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D4F6C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</w:t>
            </w:r>
            <w:r w:rsidRPr="005D4F6C">
              <w:rPr>
                <w:b/>
                <w:bCs/>
                <w:sz w:val="20"/>
                <w:szCs w:val="20"/>
              </w:rPr>
              <w:t>ю</w:t>
            </w:r>
            <w:r w:rsidRPr="005D4F6C">
              <w:rPr>
                <w:b/>
                <w:bCs/>
                <w:sz w:val="20"/>
                <w:szCs w:val="20"/>
              </w:rPr>
              <w:t>щихся, курсовая работ (проект)</w:t>
            </w:r>
            <w:r w:rsidRPr="005D4F6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1812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Уровень о</w:t>
            </w:r>
            <w:r w:rsidRPr="005D4F6C">
              <w:rPr>
                <w:b/>
                <w:bCs/>
                <w:sz w:val="20"/>
                <w:szCs w:val="20"/>
              </w:rPr>
              <w:t>с</w:t>
            </w:r>
            <w:r w:rsidRPr="005D4F6C">
              <w:rPr>
                <w:b/>
                <w:bCs/>
                <w:sz w:val="20"/>
                <w:szCs w:val="20"/>
              </w:rPr>
              <w:t>воения</w:t>
            </w:r>
          </w:p>
        </w:tc>
      </w:tr>
      <w:tr w:rsidR="007A2867" w:rsidRPr="007E369F" w:rsidTr="004326C2">
        <w:trPr>
          <w:trHeight w:val="20"/>
        </w:trPr>
        <w:tc>
          <w:tcPr>
            <w:tcW w:w="2268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A2867" w:rsidRPr="007E369F" w:rsidTr="004326C2">
        <w:trPr>
          <w:trHeight w:val="20"/>
        </w:trPr>
        <w:tc>
          <w:tcPr>
            <w:tcW w:w="15628" w:type="dxa"/>
            <w:gridSpan w:val="4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Теоретическая часть</w:t>
            </w:r>
          </w:p>
        </w:tc>
      </w:tr>
      <w:tr w:rsidR="00C2579F" w:rsidRPr="007E369F" w:rsidTr="00C2579F">
        <w:trPr>
          <w:trHeight w:val="424"/>
        </w:trPr>
        <w:tc>
          <w:tcPr>
            <w:tcW w:w="2268" w:type="dxa"/>
            <w:vMerge w:val="restart"/>
          </w:tcPr>
          <w:p w:rsidR="00C2579F" w:rsidRDefault="00C2579F" w:rsidP="004326C2">
            <w:pPr>
              <w:tabs>
                <w:tab w:val="left" w:pos="540"/>
                <w:tab w:val="left" w:pos="916"/>
                <w:tab w:val="center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</w:t>
            </w:r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79" w:type="dxa"/>
          </w:tcPr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C2579F" w:rsidRPr="00AB5CD1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C2579F" w:rsidRPr="007E369F" w:rsidTr="00C2579F">
        <w:trPr>
          <w:trHeight w:val="3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EE23DE" w:rsidRDefault="00C2579F" w:rsidP="0052282D">
            <w:pPr>
              <w:pStyle w:val="a3"/>
              <w:numPr>
                <w:ilvl w:val="0"/>
                <w:numId w:val="13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26" w:hanging="436"/>
              <w:rPr>
                <w:bCs/>
                <w:sz w:val="20"/>
                <w:szCs w:val="20"/>
              </w:rPr>
            </w:pPr>
            <w:r w:rsidRPr="00EE23DE">
              <w:rPr>
                <w:bCs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Pr="00AB5CD1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B5C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3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EE23DE" w:rsidRDefault="00C2579F" w:rsidP="0052282D">
            <w:pPr>
              <w:pStyle w:val="a3"/>
              <w:numPr>
                <w:ilvl w:val="0"/>
                <w:numId w:val="13"/>
              </w:numPr>
              <w:tabs>
                <w:tab w:val="left" w:pos="142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26" w:hanging="43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Самоконтроль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3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EE23DE" w:rsidRDefault="00C2579F" w:rsidP="0052282D">
            <w:pPr>
              <w:pStyle w:val="a3"/>
              <w:numPr>
                <w:ilvl w:val="0"/>
                <w:numId w:val="13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426" w:hanging="43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Психофизиологические основы учебного и производственного труда. Средства физической культуры в рег</w:t>
            </w:r>
            <w:r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>лировании работоспособности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335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Pr="00974DE0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74DE0">
              <w:rPr>
                <w:bCs/>
                <w:sz w:val="20"/>
                <w:szCs w:val="20"/>
              </w:rPr>
              <w:t xml:space="preserve">Физическая </w:t>
            </w:r>
            <w:r>
              <w:rPr>
                <w:bCs/>
                <w:sz w:val="20"/>
                <w:szCs w:val="20"/>
              </w:rPr>
              <w:t>культура и спорт, история физической культуры. История развития Олимпийских игр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A13AD8">
        <w:trPr>
          <w:trHeight w:val="110"/>
        </w:trPr>
        <w:tc>
          <w:tcPr>
            <w:tcW w:w="156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Практическая часть.</w:t>
            </w:r>
          </w:p>
        </w:tc>
      </w:tr>
      <w:tr w:rsidR="007A2867" w:rsidRPr="007E369F" w:rsidTr="00C2579F">
        <w:trPr>
          <w:trHeight w:val="209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Учебно-методический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0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AB5CD1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7A2867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C2579F" w:rsidRPr="007E369F" w:rsidTr="00C2579F">
        <w:trPr>
          <w:trHeight w:val="30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Pr="008C766D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/>
              <w:rPr>
                <w:bCs/>
                <w:sz w:val="20"/>
                <w:szCs w:val="20"/>
              </w:rPr>
            </w:pPr>
            <w:r w:rsidRPr="008C766D">
              <w:rPr>
                <w:bCs/>
                <w:sz w:val="20"/>
              </w:rPr>
              <w:t>Методика составления  проведения самостоятельных занятий физическими упражнениями гигиенической и профессиональной направленности. Методика активного отдыха в ходе профессиональной деятельности по избранному напр</w:t>
            </w:r>
            <w:r>
              <w:rPr>
                <w:bCs/>
                <w:sz w:val="20"/>
              </w:rPr>
              <w:t>а</w:t>
            </w:r>
            <w:r w:rsidRPr="008C766D">
              <w:rPr>
                <w:bCs/>
                <w:sz w:val="20"/>
              </w:rPr>
              <w:t>влению.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32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Pr="008C766D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Массаж и </w:t>
            </w:r>
            <w:proofErr w:type="spellStart"/>
            <w:r>
              <w:rPr>
                <w:bCs/>
                <w:sz w:val="20"/>
              </w:rPr>
              <w:t>самомассаж</w:t>
            </w:r>
            <w:proofErr w:type="spellEnd"/>
            <w:r>
              <w:rPr>
                <w:bCs/>
                <w:sz w:val="20"/>
              </w:rPr>
              <w:t xml:space="preserve"> при физическом и умственном направлении.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Физические упражнения для профилактики и коррекции нарушения опорно-двигательного аппарата</w:t>
            </w:r>
            <w:proofErr w:type="gramStart"/>
            <w:r>
              <w:rPr>
                <w:bCs/>
                <w:sz w:val="20"/>
              </w:rPr>
              <w:t>.</w:t>
            </w:r>
            <w:proofErr w:type="gramEnd"/>
            <w:r>
              <w:rPr>
                <w:bCs/>
                <w:sz w:val="20"/>
              </w:rPr>
              <w:t xml:space="preserve"> </w:t>
            </w:r>
            <w:proofErr w:type="gramStart"/>
            <w:r>
              <w:rPr>
                <w:bCs/>
                <w:sz w:val="20"/>
              </w:rPr>
              <w:t>ф</w:t>
            </w:r>
            <w:proofErr w:type="gramEnd"/>
            <w:r>
              <w:rPr>
                <w:bCs/>
                <w:sz w:val="20"/>
              </w:rPr>
              <w:t>изич</w:t>
            </w:r>
            <w:r>
              <w:rPr>
                <w:bCs/>
                <w:sz w:val="20"/>
              </w:rPr>
              <w:t>е</w:t>
            </w:r>
            <w:r>
              <w:rPr>
                <w:bCs/>
                <w:sz w:val="20"/>
              </w:rPr>
              <w:t>ские упражнения для коррекции зрения.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Составление и проведение комплексов утренней, вводной и производственной гимнастики с учетом напра</w:t>
            </w:r>
            <w:r>
              <w:rPr>
                <w:bCs/>
                <w:sz w:val="20"/>
              </w:rPr>
              <w:t>в</w:t>
            </w:r>
            <w:r>
              <w:rPr>
                <w:bCs/>
                <w:sz w:val="20"/>
              </w:rPr>
              <w:t>ления будущей профессиональной деятельности обучающихся.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Методика определения профессионально-значимых психофизиологических и двигательных качеств на основе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 xml:space="preserve"> специалиста, </w:t>
            </w:r>
            <w:proofErr w:type="spellStart"/>
            <w:r>
              <w:rPr>
                <w:bCs/>
                <w:sz w:val="20"/>
              </w:rPr>
              <w:t>спортограмма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профессиограмма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52282D">
            <w:pPr>
              <w:pStyle w:val="a3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Самооценка и анализ выполнения обязательных тестов состояния здоровья и общефизической подготовки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Default="00C2579F" w:rsidP="004326C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 xml:space="preserve">Составление утренней, вводной и производственной гимнастики, составление </w:t>
            </w:r>
            <w:proofErr w:type="spellStart"/>
            <w:r>
              <w:rPr>
                <w:bCs/>
                <w:sz w:val="20"/>
              </w:rPr>
              <w:t>спортграммы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vAlign w:val="center"/>
          </w:tcPr>
          <w:p w:rsidR="00C2579F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lastRenderedPageBreak/>
              <w:t>4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5"/>
        </w:trPr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Раздел 3. </w:t>
            </w:r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Легкая атлетика. Кроссовая подгото</w:t>
            </w:r>
            <w:r>
              <w:rPr>
                <w:b/>
                <w:bCs/>
                <w:sz w:val="20"/>
                <w:szCs w:val="20"/>
              </w:rPr>
              <w:t>в</w:t>
            </w:r>
            <w:r>
              <w:rPr>
                <w:b/>
                <w:bCs/>
                <w:sz w:val="20"/>
                <w:szCs w:val="20"/>
              </w:rPr>
              <w:t>ка.</w:t>
            </w:r>
          </w:p>
        </w:tc>
        <w:tc>
          <w:tcPr>
            <w:tcW w:w="9979" w:type="dxa"/>
            <w:vMerge w:val="restart"/>
            <w:tcBorders>
              <w:top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79F" w:rsidRPr="005D4F6C" w:rsidRDefault="00C2579F" w:rsidP="004326C2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vMerge/>
            <w:tcBorders>
              <w:bottom w:val="single" w:sz="4" w:space="0" w:color="auto"/>
            </w:tcBorders>
          </w:tcPr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79F" w:rsidRPr="00AB5CD1" w:rsidRDefault="00AB5CD1" w:rsidP="004326C2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1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C2169D">
              <w:rPr>
                <w:bCs/>
                <w:sz w:val="20"/>
                <w:szCs w:val="20"/>
              </w:rPr>
              <w:t>Техника бега на короткие дистанции.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54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C2169D">
              <w:rPr>
                <w:bCs/>
                <w:sz w:val="20"/>
                <w:szCs w:val="20"/>
              </w:rPr>
              <w:t>Техника бега на средние дистанции.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C2169D">
              <w:rPr>
                <w:bCs/>
                <w:sz w:val="20"/>
                <w:szCs w:val="20"/>
              </w:rPr>
              <w:t>Техника бега на длинные дистанции.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Pr="00C2169D">
              <w:rPr>
                <w:bCs/>
                <w:sz w:val="20"/>
                <w:szCs w:val="20"/>
              </w:rPr>
              <w:t>Техника эстафетного бега 4</w:t>
            </w:r>
            <w:r>
              <w:rPr>
                <w:bCs/>
                <w:sz w:val="20"/>
                <w:szCs w:val="20"/>
              </w:rPr>
              <w:t>х</w:t>
            </w:r>
            <w:r w:rsidRPr="00C2169D">
              <w:rPr>
                <w:bCs/>
                <w:sz w:val="20"/>
                <w:szCs w:val="20"/>
              </w:rPr>
              <w:t>100м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3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  <w:r w:rsidRPr="00C2169D">
              <w:rPr>
                <w:bCs/>
                <w:sz w:val="20"/>
                <w:szCs w:val="20"/>
              </w:rPr>
              <w:t>Техника прыжков в длину с разбега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9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  <w:r w:rsidRPr="00C2169D">
              <w:rPr>
                <w:bCs/>
                <w:sz w:val="20"/>
                <w:szCs w:val="20"/>
              </w:rPr>
              <w:t>Техника прыжков в высоту с разбега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</w:t>
            </w:r>
            <w:r w:rsidRPr="00C2169D">
              <w:rPr>
                <w:bCs/>
                <w:sz w:val="20"/>
                <w:szCs w:val="20"/>
              </w:rPr>
              <w:t>Техника метания гранаты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4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C2169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  <w:r w:rsidRPr="00C2169D">
              <w:rPr>
                <w:bCs/>
                <w:sz w:val="20"/>
                <w:szCs w:val="20"/>
              </w:rPr>
              <w:t>Техника толкания ядра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2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</w:t>
            </w:r>
            <w:r w:rsidRPr="00B25E9A">
              <w:rPr>
                <w:bCs/>
                <w:sz w:val="20"/>
                <w:szCs w:val="20"/>
              </w:rPr>
              <w:t>Техника равномерного длительного бега.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</w:t>
            </w:r>
            <w:r w:rsidRPr="00B25E9A">
              <w:rPr>
                <w:bCs/>
                <w:sz w:val="20"/>
                <w:szCs w:val="20"/>
              </w:rPr>
              <w:t>Техника переменного длительного бега.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50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  <w:r w:rsidRPr="00B25E9A">
              <w:rPr>
                <w:bCs/>
                <w:sz w:val="20"/>
                <w:szCs w:val="20"/>
              </w:rPr>
              <w:t>Техника повторного длительного бега.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B25E9A">
              <w:rPr>
                <w:sz w:val="20"/>
                <w:szCs w:val="20"/>
              </w:rPr>
              <w:t>Техника бега по пересеченной местности.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B25E9A">
              <w:rPr>
                <w:sz w:val="20"/>
                <w:szCs w:val="20"/>
              </w:rPr>
              <w:t>Техника бега по пересеченной местности с изменением темпа.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F903F6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</w:t>
            </w:r>
            <w:r w:rsidRPr="00B25E9A">
              <w:rPr>
                <w:bCs/>
                <w:sz w:val="20"/>
                <w:szCs w:val="20"/>
              </w:rPr>
              <w:t>Техника бега по дистанции с преодолением вертикальных и горизонтальных препятствий.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40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25E9A">
              <w:rPr>
                <w:bCs/>
                <w:sz w:val="20"/>
                <w:szCs w:val="20"/>
              </w:rPr>
              <w:t>Составление комплексов УГ, сообщение об основах здорового образа жизни</w:t>
            </w:r>
            <w:r>
              <w:rPr>
                <w:bCs/>
                <w:sz w:val="20"/>
                <w:szCs w:val="20"/>
              </w:rPr>
              <w:t>. Краткие сведения о развитии ле</w:t>
            </w:r>
            <w:r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</w:rPr>
              <w:t>кой атлетики. Классификация видов легкой атлетики. Роль и значение легкой атлетики в профессионально-прикладной подготовке студентов. Составление комплексов упражнений по легкой атлетике. Сообщение об о</w:t>
            </w:r>
            <w:r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новных требованиях к занятиям, чистоте, опрятности, бережном отношении к спортивной форме.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54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C2579F">
        <w:trPr>
          <w:trHeight w:val="64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Спортивные игры (баскетбол, волейбол).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D53C8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7A2867" w:rsidRPr="00B25E9A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Pr="00D53C87">
              <w:rPr>
                <w:b/>
                <w:bCs/>
                <w:sz w:val="20"/>
                <w:szCs w:val="20"/>
              </w:rPr>
              <w:t>баскетбол)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AB5CD1" w:rsidRDefault="00AB5CD1" w:rsidP="00AB4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1.Техника игры в нападении (передвижения, ходьба, бег, прыжки, владение мячом).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игры в защите (передвижение, овладение мячом и противодействия).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325F5E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3.Тактика игры в нападении и защите.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6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волейбол</w:t>
            </w:r>
            <w:r w:rsidRPr="00D53C8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421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игры в нападении (стойки и перемещения, передачи мяча двумя руками сверху, подачи мяча, атаку</w:t>
            </w:r>
            <w:r>
              <w:rPr>
                <w:bCs/>
                <w:sz w:val="20"/>
                <w:szCs w:val="20"/>
              </w:rPr>
              <w:t>ю</w:t>
            </w:r>
            <w:r>
              <w:rPr>
                <w:bCs/>
                <w:sz w:val="20"/>
                <w:szCs w:val="20"/>
              </w:rPr>
              <w:t>щие удары).</w:t>
            </w:r>
          </w:p>
        </w:tc>
        <w:tc>
          <w:tcPr>
            <w:tcW w:w="1812" w:type="dxa"/>
            <w:vMerge/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434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5.Техника игры в защите (стойки, перемещения, прием, подачи, прием мяча снизу одной и двумя руками, блок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рование).</w:t>
            </w:r>
          </w:p>
        </w:tc>
        <w:tc>
          <w:tcPr>
            <w:tcW w:w="1812" w:type="dxa"/>
            <w:vMerge/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69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6.тактика игры в нападении и защите</w:t>
            </w:r>
          </w:p>
        </w:tc>
        <w:tc>
          <w:tcPr>
            <w:tcW w:w="1812" w:type="dxa"/>
            <w:vMerge/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17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B25E9A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Сообщение: Спортивные игры в системе физического воспитания и спорта. Характеристика спортивных игр, их специфические признаки. Как рождался всемирный праздник «Олимпийские игры», судейство соревнований.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C2579F" w:rsidRPr="005D4F6C" w:rsidRDefault="00C2579F" w:rsidP="00AB4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C2579F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5. 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Лыжная подготовка.</w:t>
            </w: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867" w:rsidRPr="00AB5CD1" w:rsidRDefault="00AB5CD1" w:rsidP="00AB5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40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202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</w:rPr>
              <w:t>1.</w:t>
            </w:r>
            <w:r w:rsidRPr="00F9077E">
              <w:rPr>
                <w:sz w:val="20"/>
              </w:rPr>
              <w:t xml:space="preserve">Техника переменных </w:t>
            </w:r>
            <w:proofErr w:type="spellStart"/>
            <w:r>
              <w:rPr>
                <w:sz w:val="20"/>
              </w:rPr>
              <w:t>двухшажного</w:t>
            </w:r>
            <w:proofErr w:type="spellEnd"/>
            <w:r>
              <w:rPr>
                <w:sz w:val="20"/>
              </w:rPr>
              <w:t xml:space="preserve"> </w:t>
            </w:r>
            <w:r w:rsidRPr="00F9077E">
              <w:rPr>
                <w:sz w:val="20"/>
              </w:rPr>
              <w:t>ход</w:t>
            </w:r>
            <w:r>
              <w:rPr>
                <w:sz w:val="20"/>
              </w:rPr>
              <w:t>а.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C2579F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70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одновременных (</w:t>
            </w:r>
            <w:proofErr w:type="spellStart"/>
            <w:r>
              <w:rPr>
                <w:bCs/>
                <w:sz w:val="20"/>
                <w:szCs w:val="20"/>
              </w:rPr>
              <w:t>бесшажный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одношажный</w:t>
            </w:r>
            <w:proofErr w:type="spellEnd"/>
            <w:r>
              <w:rPr>
                <w:bCs/>
                <w:sz w:val="20"/>
                <w:szCs w:val="20"/>
              </w:rPr>
              <w:t>) ходов.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80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3.</w:t>
            </w:r>
            <w:r w:rsidRPr="00F9077E">
              <w:rPr>
                <w:sz w:val="20"/>
              </w:rPr>
              <w:t>Техника спусков, подъемов, торможения</w:t>
            </w:r>
            <w:r>
              <w:rPr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05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перехода с одного хода на другой.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600"/>
        </w:trPr>
        <w:tc>
          <w:tcPr>
            <w:tcW w:w="2268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Сообщения, доклад. Олимпийские игры современности. Оздоровительное прикладное значение лыжного спорта. Подготовка лыж к соревнованиям..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C2579F" w:rsidRPr="005D4F6C" w:rsidRDefault="00C2579F" w:rsidP="00AB4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203"/>
        </w:trPr>
        <w:tc>
          <w:tcPr>
            <w:tcW w:w="2268" w:type="dxa"/>
            <w:vMerge w:val="restart"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6.</w:t>
            </w:r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Гимнастика.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 xml:space="preserve"> Содержание учебного материала</w:t>
            </w:r>
            <w:proofErr w:type="gramStart"/>
            <w:r w:rsidRPr="00B25E9A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C2579F" w:rsidRPr="00AB5CD1" w:rsidRDefault="00AB5CD1" w:rsidP="00AB4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B5CD1">
              <w:rPr>
                <w:b/>
                <w:bCs/>
                <w:i/>
                <w:sz w:val="20"/>
                <w:szCs w:val="20"/>
              </w:rPr>
              <w:t>62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A13AD8">
        <w:trPr>
          <w:trHeight w:val="202"/>
        </w:trPr>
        <w:tc>
          <w:tcPr>
            <w:tcW w:w="2268" w:type="dxa"/>
            <w:vMerge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D53C8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1.Техника выполнения </w:t>
            </w:r>
            <w:proofErr w:type="spellStart"/>
            <w:r>
              <w:rPr>
                <w:bCs/>
                <w:sz w:val="20"/>
                <w:szCs w:val="20"/>
              </w:rPr>
              <w:t>общеразвивающих</w:t>
            </w:r>
            <w:proofErr w:type="spellEnd"/>
            <w:r>
              <w:rPr>
                <w:bCs/>
                <w:sz w:val="20"/>
                <w:szCs w:val="20"/>
              </w:rPr>
              <w:t xml:space="preserve"> упражнений, прикладных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7A2867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579F" w:rsidRPr="007E369F" w:rsidTr="00C2579F">
        <w:trPr>
          <w:trHeight w:val="165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выполнения  упражнений на снарядах.</w:t>
            </w:r>
          </w:p>
        </w:tc>
        <w:tc>
          <w:tcPr>
            <w:tcW w:w="1812" w:type="dxa"/>
            <w:vMerge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18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3.Техника выполнения акробатических упражнений.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60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Сообщения </w:t>
            </w:r>
            <w:proofErr w:type="gramStart"/>
            <w:r>
              <w:rPr>
                <w:bCs/>
                <w:sz w:val="20"/>
                <w:szCs w:val="20"/>
              </w:rPr>
              <w:t>о</w:t>
            </w:r>
            <w:proofErr w:type="gramEnd"/>
            <w:r>
              <w:rPr>
                <w:bCs/>
                <w:sz w:val="20"/>
                <w:szCs w:val="20"/>
              </w:rPr>
              <w:t xml:space="preserve"> оздоровительном значении гимнастики как виде спорта. Олимпийское движение: принципы, тр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 xml:space="preserve">диции, правила. Особенности личной гигиены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гимнастикой. </w:t>
            </w:r>
            <w:proofErr w:type="spellStart"/>
            <w:r>
              <w:rPr>
                <w:bCs/>
                <w:sz w:val="20"/>
                <w:szCs w:val="20"/>
              </w:rPr>
              <w:t>Армреслинг</w:t>
            </w:r>
            <w:proofErr w:type="spellEnd"/>
            <w:r>
              <w:rPr>
                <w:bCs/>
                <w:sz w:val="20"/>
                <w:szCs w:val="20"/>
              </w:rPr>
              <w:t xml:space="preserve"> (правой, левой рукой). Атлетическая гимнастика.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C2579F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спорта по в</w:t>
            </w:r>
            <w:r>
              <w:rPr>
                <w:b/>
                <w:bCs/>
                <w:sz w:val="20"/>
                <w:szCs w:val="20"/>
              </w:rPr>
              <w:t>ы</w:t>
            </w:r>
            <w:r>
              <w:rPr>
                <w:b/>
                <w:bCs/>
                <w:sz w:val="20"/>
                <w:szCs w:val="20"/>
              </w:rPr>
              <w:t>бору.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B65375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6537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867" w:rsidRP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B5CD1" w:rsidRPr="007E369F" w:rsidTr="00EE3E21">
        <w:trPr>
          <w:trHeight w:val="202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  <w:right w:val="single" w:sz="4" w:space="0" w:color="auto"/>
            </w:tcBorders>
          </w:tcPr>
          <w:p w:rsidR="00AB5CD1" w:rsidRPr="00D53C87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1.Футбол </w:t>
            </w:r>
            <w:r w:rsidRPr="00717F68">
              <w:rPr>
                <w:color w:val="000000"/>
                <w:sz w:val="20"/>
                <w:szCs w:val="20"/>
              </w:rPr>
              <w:t>(</w:t>
            </w:r>
            <w:r w:rsidRPr="00717F68">
              <w:rPr>
                <w:b/>
                <w:color w:val="000000"/>
                <w:sz w:val="20"/>
                <w:szCs w:val="20"/>
              </w:rPr>
              <w:t>для юношей</w:t>
            </w:r>
            <w:r w:rsidRPr="00717F68">
              <w:rPr>
                <w:color w:val="000000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EE3E21">
        <w:trPr>
          <w:trHeight w:val="220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D1" w:rsidRPr="00B65375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2.Лапта (</w:t>
            </w:r>
            <w:r w:rsidRPr="00717F68">
              <w:rPr>
                <w:b/>
                <w:color w:val="000000"/>
                <w:sz w:val="20"/>
                <w:szCs w:val="20"/>
              </w:rPr>
              <w:t xml:space="preserve">для </w:t>
            </w:r>
            <w:r>
              <w:rPr>
                <w:b/>
                <w:color w:val="000000"/>
                <w:sz w:val="20"/>
                <w:szCs w:val="20"/>
              </w:rPr>
              <w:t>девушек)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600"/>
        </w:trPr>
        <w:tc>
          <w:tcPr>
            <w:tcW w:w="2268" w:type="dxa"/>
            <w:vMerge/>
          </w:tcPr>
          <w:p w:rsidR="00C2579F" w:rsidRDefault="00C2579F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C2579F" w:rsidRPr="00D53C87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C2579F" w:rsidRPr="002970AD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Комплексы производственной гимнастики, УГ, </w:t>
            </w:r>
            <w:proofErr w:type="spellStart"/>
            <w:r>
              <w:rPr>
                <w:bCs/>
                <w:sz w:val="20"/>
                <w:szCs w:val="20"/>
              </w:rPr>
              <w:t>физкультминуты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физкультпаузы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</w:p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Гигиена самостоятельных занятий. Физическая подготовка как часть физического совершенствования. Влияние оздоровительных сил природы и гигиенические факторы как средство физического воспитания.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C2579F" w:rsidRPr="005D4F6C" w:rsidRDefault="00C2579F" w:rsidP="00AB5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AB5C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579F" w:rsidRPr="007E369F" w:rsidTr="00C2579F">
        <w:trPr>
          <w:trHeight w:val="336"/>
        </w:trPr>
        <w:tc>
          <w:tcPr>
            <w:tcW w:w="2268" w:type="dxa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</w:tcPr>
          <w:p w:rsidR="00C2579F" w:rsidRPr="00C2579F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579F">
              <w:rPr>
                <w:b/>
                <w:bCs/>
                <w:i/>
                <w:sz w:val="20"/>
                <w:szCs w:val="20"/>
              </w:rPr>
              <w:t>168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C2579F" w:rsidRPr="005D4F6C" w:rsidRDefault="00C2579F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A13AD8" w:rsidRDefault="00A13AD8" w:rsidP="00AB4D1D">
      <w:pPr>
        <w:rPr>
          <w:sz w:val="28"/>
          <w:szCs w:val="28"/>
        </w:rPr>
      </w:pPr>
    </w:p>
    <w:p w:rsidR="00A13AD8" w:rsidRDefault="00A13AD8" w:rsidP="00AB4D1D">
      <w:pPr>
        <w:rPr>
          <w:sz w:val="28"/>
          <w:szCs w:val="28"/>
        </w:rPr>
      </w:pPr>
    </w:p>
    <w:p w:rsidR="007A2867" w:rsidRDefault="007A2867" w:rsidP="00AB4D1D">
      <w:pPr>
        <w:rPr>
          <w:sz w:val="28"/>
          <w:szCs w:val="28"/>
        </w:rPr>
      </w:pPr>
    </w:p>
    <w:p w:rsidR="007A2867" w:rsidRDefault="007A2867" w:rsidP="00AB4D1D">
      <w:pPr>
        <w:rPr>
          <w:sz w:val="28"/>
          <w:szCs w:val="28"/>
        </w:rPr>
      </w:pPr>
    </w:p>
    <w:p w:rsidR="007A2867" w:rsidRPr="00AB4D1D" w:rsidRDefault="007A2867" w:rsidP="00AB4D1D">
      <w:pPr>
        <w:ind w:firstLine="284"/>
        <w:jc w:val="center"/>
        <w:rPr>
          <w:b/>
        </w:rPr>
      </w:pPr>
      <w:r>
        <w:rPr>
          <w:b/>
          <w:sz w:val="28"/>
          <w:szCs w:val="28"/>
        </w:rPr>
        <w:t>2.5. Тематический план и содержание учебной дисциплины «ФИЗИЧЕСКАЯ КУЛЬТУРА» для специальности 38.02.01</w:t>
      </w:r>
      <w:r w:rsidRPr="00AB4D1D">
        <w:rPr>
          <w:b/>
        </w:rPr>
        <w:t>Экономика и бухгалтерский учёт (по отраслям)</w:t>
      </w:r>
    </w:p>
    <w:tbl>
      <w:tblPr>
        <w:tblW w:w="15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9979"/>
        <w:gridCol w:w="1812"/>
        <w:gridCol w:w="1569"/>
      </w:tblGrid>
      <w:tr w:rsidR="007A2867" w:rsidRPr="007E369F" w:rsidTr="004326C2">
        <w:trPr>
          <w:trHeight w:val="20"/>
        </w:trPr>
        <w:tc>
          <w:tcPr>
            <w:tcW w:w="2268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Наименование разд</w:t>
            </w:r>
            <w:r w:rsidRPr="005D4F6C">
              <w:rPr>
                <w:b/>
                <w:bCs/>
                <w:sz w:val="20"/>
                <w:szCs w:val="20"/>
              </w:rPr>
              <w:t>е</w:t>
            </w:r>
            <w:r w:rsidRPr="005D4F6C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D4F6C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</w:t>
            </w:r>
            <w:r w:rsidRPr="005D4F6C">
              <w:rPr>
                <w:b/>
                <w:bCs/>
                <w:sz w:val="20"/>
                <w:szCs w:val="20"/>
              </w:rPr>
              <w:t>ю</w:t>
            </w:r>
            <w:r w:rsidRPr="005D4F6C">
              <w:rPr>
                <w:b/>
                <w:bCs/>
                <w:sz w:val="20"/>
                <w:szCs w:val="20"/>
              </w:rPr>
              <w:t>щихся, курсовая работ (проект)</w:t>
            </w:r>
            <w:r w:rsidRPr="005D4F6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1812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Уровень о</w:t>
            </w:r>
            <w:r w:rsidRPr="005D4F6C">
              <w:rPr>
                <w:b/>
                <w:bCs/>
                <w:sz w:val="20"/>
                <w:szCs w:val="20"/>
              </w:rPr>
              <w:t>с</w:t>
            </w:r>
            <w:r w:rsidRPr="005D4F6C">
              <w:rPr>
                <w:b/>
                <w:bCs/>
                <w:sz w:val="20"/>
                <w:szCs w:val="20"/>
              </w:rPr>
              <w:t>воения</w:t>
            </w:r>
          </w:p>
        </w:tc>
      </w:tr>
      <w:tr w:rsidR="007A2867" w:rsidRPr="007E369F" w:rsidTr="004326C2">
        <w:trPr>
          <w:trHeight w:val="20"/>
        </w:trPr>
        <w:tc>
          <w:tcPr>
            <w:tcW w:w="2268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A2867" w:rsidRPr="007E369F" w:rsidTr="004326C2">
        <w:trPr>
          <w:trHeight w:val="20"/>
        </w:trPr>
        <w:tc>
          <w:tcPr>
            <w:tcW w:w="15628" w:type="dxa"/>
            <w:gridSpan w:val="4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Теоретическая часть</w:t>
            </w:r>
          </w:p>
        </w:tc>
      </w:tr>
      <w:tr w:rsidR="00AB5CD1" w:rsidRPr="007E369F" w:rsidTr="00AB5CD1">
        <w:trPr>
          <w:trHeight w:val="424"/>
        </w:trPr>
        <w:tc>
          <w:tcPr>
            <w:tcW w:w="2268" w:type="dxa"/>
            <w:vMerge w:val="restart"/>
          </w:tcPr>
          <w:p w:rsidR="00AB5CD1" w:rsidRDefault="00AB5CD1" w:rsidP="004326C2">
            <w:pPr>
              <w:tabs>
                <w:tab w:val="left" w:pos="540"/>
                <w:tab w:val="left" w:pos="916"/>
                <w:tab w:val="center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</w:t>
            </w:r>
          </w:p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79" w:type="dxa"/>
          </w:tcPr>
          <w:p w:rsidR="00AB5CD1" w:rsidRPr="002970AD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AB5CD1" w:rsidRPr="00D71A2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D4F6C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AB5CD1" w:rsidRPr="007E369F" w:rsidTr="00AB5CD1">
        <w:trPr>
          <w:trHeight w:val="335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AB5CD1" w:rsidRPr="00EE23DE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 w:rsidRPr="00EE23DE">
              <w:rPr>
                <w:bCs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335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AB5CD1" w:rsidRPr="00EE23DE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142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Самоконтроль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335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AB5CD1" w:rsidRPr="00974DE0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74DE0">
              <w:rPr>
                <w:bCs/>
                <w:sz w:val="20"/>
                <w:szCs w:val="20"/>
              </w:rPr>
              <w:t xml:space="preserve">Физическая </w:t>
            </w:r>
            <w:r>
              <w:rPr>
                <w:bCs/>
                <w:sz w:val="20"/>
                <w:szCs w:val="20"/>
              </w:rPr>
              <w:t>культура и спорт, история физической культуры. История развития Олимпийских игр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4326C2">
        <w:trPr>
          <w:trHeight w:val="110"/>
        </w:trPr>
        <w:tc>
          <w:tcPr>
            <w:tcW w:w="15628" w:type="dxa"/>
            <w:gridSpan w:val="4"/>
            <w:tcBorders>
              <w:top w:val="single" w:sz="4" w:space="0" w:color="auto"/>
            </w:tcBorders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Практическая часть.</w:t>
            </w:r>
          </w:p>
        </w:tc>
      </w:tr>
      <w:tr w:rsidR="007A2867" w:rsidRPr="007E369F" w:rsidTr="00AB5CD1">
        <w:trPr>
          <w:trHeight w:val="209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Учебно-методический</w:t>
            </w:r>
          </w:p>
        </w:tc>
        <w:tc>
          <w:tcPr>
            <w:tcW w:w="9979" w:type="dxa"/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0E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vAlign w:val="center"/>
          </w:tcPr>
          <w:p w:rsidR="007A2867" w:rsidRPr="00D71A2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7A2867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AB5CD1" w:rsidRPr="007E369F" w:rsidTr="00AB5CD1">
        <w:trPr>
          <w:trHeight w:val="300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AB5CD1" w:rsidRPr="008C766D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 w:rsidRPr="008C766D">
              <w:rPr>
                <w:bCs/>
                <w:sz w:val="20"/>
              </w:rPr>
              <w:t>Методика составления  проведения самостоятельных занятий физическими упражнениями гигиенической и профессиональной направленности. Методика активного отдыха в ходе профессиональной деятельности по избранному напр</w:t>
            </w:r>
            <w:r>
              <w:rPr>
                <w:bCs/>
                <w:sz w:val="20"/>
              </w:rPr>
              <w:t>а</w:t>
            </w:r>
            <w:r w:rsidRPr="008C766D">
              <w:rPr>
                <w:bCs/>
                <w:sz w:val="20"/>
              </w:rPr>
              <w:t>влению.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AB5CD1" w:rsidRPr="007E369F" w:rsidTr="00AB5CD1">
        <w:trPr>
          <w:trHeight w:val="232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AB5CD1" w:rsidRPr="008C766D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Массаж и </w:t>
            </w:r>
            <w:proofErr w:type="spellStart"/>
            <w:r>
              <w:rPr>
                <w:bCs/>
                <w:sz w:val="20"/>
              </w:rPr>
              <w:t>самомассаж</w:t>
            </w:r>
            <w:proofErr w:type="spellEnd"/>
            <w:r>
              <w:rPr>
                <w:bCs/>
                <w:sz w:val="20"/>
              </w:rPr>
              <w:t xml:space="preserve"> при физическом и умственном направлении.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207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AB5CD1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Физические упражнения для профилактики и коррекции нарушения опорно-двигательного аппарата</w:t>
            </w:r>
            <w:proofErr w:type="gramStart"/>
            <w:r>
              <w:rPr>
                <w:bCs/>
                <w:sz w:val="20"/>
              </w:rPr>
              <w:t>.</w:t>
            </w:r>
            <w:proofErr w:type="gramEnd"/>
            <w:r>
              <w:rPr>
                <w:bCs/>
                <w:sz w:val="20"/>
              </w:rPr>
              <w:t xml:space="preserve"> </w:t>
            </w:r>
            <w:proofErr w:type="gramStart"/>
            <w:r>
              <w:rPr>
                <w:bCs/>
                <w:sz w:val="20"/>
              </w:rPr>
              <w:t>ф</w:t>
            </w:r>
            <w:proofErr w:type="gramEnd"/>
            <w:r>
              <w:rPr>
                <w:bCs/>
                <w:sz w:val="20"/>
              </w:rPr>
              <w:t>изич</w:t>
            </w:r>
            <w:r>
              <w:rPr>
                <w:bCs/>
                <w:sz w:val="20"/>
              </w:rPr>
              <w:t>е</w:t>
            </w:r>
            <w:r>
              <w:rPr>
                <w:bCs/>
                <w:sz w:val="20"/>
              </w:rPr>
              <w:t>ские упражнения для коррекции зрения.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207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AB5CD1" w:rsidRDefault="00AB5CD1" w:rsidP="0052282D">
            <w:pPr>
              <w:pStyle w:val="a3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</w:rPr>
            </w:pPr>
            <w:r>
              <w:rPr>
                <w:bCs/>
                <w:sz w:val="20"/>
              </w:rPr>
              <w:t>Составление и проведение комплексов утренней, вводной и производственной гимнастики с учетом напра</w:t>
            </w:r>
            <w:r>
              <w:rPr>
                <w:bCs/>
                <w:sz w:val="20"/>
              </w:rPr>
              <w:t>в</w:t>
            </w:r>
            <w:r>
              <w:rPr>
                <w:bCs/>
                <w:sz w:val="20"/>
              </w:rPr>
              <w:t>ления будущей профессиональной деятельности обучающихся.</w:t>
            </w:r>
          </w:p>
        </w:tc>
        <w:tc>
          <w:tcPr>
            <w:tcW w:w="1812" w:type="dxa"/>
            <w:vMerge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B5CD1" w:rsidRPr="007E369F" w:rsidTr="00AB5CD1">
        <w:trPr>
          <w:trHeight w:val="207"/>
        </w:trPr>
        <w:tc>
          <w:tcPr>
            <w:tcW w:w="2268" w:type="dxa"/>
            <w:vMerge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AB5CD1" w:rsidRDefault="00AB5CD1" w:rsidP="004326C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Составление утренней, вводной и производственной гимнастики, составление </w:t>
            </w:r>
            <w:proofErr w:type="spellStart"/>
            <w:r>
              <w:rPr>
                <w:bCs/>
                <w:sz w:val="20"/>
              </w:rPr>
              <w:t>спортграммы</w:t>
            </w:r>
            <w:proofErr w:type="spellEnd"/>
            <w:r>
              <w:rPr>
                <w:bCs/>
                <w:sz w:val="20"/>
              </w:rPr>
              <w:t xml:space="preserve"> и </w:t>
            </w:r>
            <w:proofErr w:type="spellStart"/>
            <w:r>
              <w:rPr>
                <w:bCs/>
                <w:sz w:val="20"/>
              </w:rPr>
              <w:t>профессиограммы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AB5CD1" w:rsidRPr="005D4F6C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B5CD1" w:rsidRDefault="00AB5CD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D71A21">
        <w:trPr>
          <w:trHeight w:val="135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Легкая атлетика. Кроссовая подгото</w:t>
            </w:r>
            <w:r>
              <w:rPr>
                <w:b/>
                <w:bCs/>
                <w:sz w:val="20"/>
                <w:szCs w:val="20"/>
              </w:rPr>
              <w:t>в</w:t>
            </w:r>
            <w:r>
              <w:rPr>
                <w:b/>
                <w:bCs/>
                <w:sz w:val="20"/>
                <w:szCs w:val="20"/>
              </w:rPr>
              <w:t>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C2169D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D71A21" w:rsidRDefault="00D71A21" w:rsidP="00CE5DB4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84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1A21" w:rsidRPr="007E369F" w:rsidTr="00D71A21">
        <w:trPr>
          <w:trHeight w:val="13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C2169D">
              <w:rPr>
                <w:bCs/>
                <w:sz w:val="20"/>
                <w:szCs w:val="20"/>
              </w:rPr>
              <w:t>Техника бега на короткие дистанции.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C2169D">
              <w:rPr>
                <w:bCs/>
                <w:sz w:val="20"/>
                <w:szCs w:val="20"/>
              </w:rPr>
              <w:t>Техника бега на средние дистанции.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C2169D">
              <w:rPr>
                <w:bCs/>
                <w:sz w:val="20"/>
                <w:szCs w:val="20"/>
              </w:rPr>
              <w:t>Техника бега на длинные дистанции.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Pr="00C2169D">
              <w:rPr>
                <w:bCs/>
                <w:sz w:val="20"/>
                <w:szCs w:val="20"/>
              </w:rPr>
              <w:t>Техника эстафетного бега 4</w:t>
            </w:r>
            <w:r>
              <w:rPr>
                <w:bCs/>
                <w:sz w:val="20"/>
                <w:szCs w:val="20"/>
              </w:rPr>
              <w:t>х</w:t>
            </w:r>
            <w:r w:rsidRPr="00C2169D">
              <w:rPr>
                <w:bCs/>
                <w:sz w:val="20"/>
                <w:szCs w:val="20"/>
              </w:rPr>
              <w:t>100м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3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  <w:r w:rsidRPr="00C2169D">
              <w:rPr>
                <w:bCs/>
                <w:sz w:val="20"/>
                <w:szCs w:val="20"/>
              </w:rPr>
              <w:t>Техника прыжков в длину с разбега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9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  <w:r w:rsidRPr="00C2169D">
              <w:rPr>
                <w:bCs/>
                <w:sz w:val="20"/>
                <w:szCs w:val="20"/>
              </w:rPr>
              <w:t>Техника прыжков в высоту с разбега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</w:t>
            </w:r>
            <w:r w:rsidRPr="00C2169D">
              <w:rPr>
                <w:bCs/>
                <w:sz w:val="20"/>
                <w:szCs w:val="20"/>
              </w:rPr>
              <w:t>Техника метания гранаты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04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C2169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  <w:r w:rsidRPr="00C2169D">
              <w:rPr>
                <w:bCs/>
                <w:sz w:val="20"/>
                <w:szCs w:val="20"/>
              </w:rPr>
              <w:t>Техника толкания ядра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2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</w:t>
            </w:r>
            <w:r w:rsidRPr="00B25E9A">
              <w:rPr>
                <w:bCs/>
                <w:sz w:val="20"/>
                <w:szCs w:val="20"/>
              </w:rPr>
              <w:t>Техника равномерного длительного бега.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</w:t>
            </w:r>
            <w:r w:rsidRPr="00B25E9A">
              <w:rPr>
                <w:bCs/>
                <w:sz w:val="20"/>
                <w:szCs w:val="20"/>
              </w:rPr>
              <w:t>Техника переменного длительного бега.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50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  <w:r w:rsidRPr="00B25E9A">
              <w:rPr>
                <w:bCs/>
                <w:sz w:val="20"/>
                <w:szCs w:val="20"/>
              </w:rPr>
              <w:t>Техника повторного длительного бега.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B25E9A">
              <w:rPr>
                <w:sz w:val="20"/>
                <w:szCs w:val="20"/>
              </w:rPr>
              <w:t>Техника бега по пересеченной местности.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B25E9A">
              <w:rPr>
                <w:sz w:val="20"/>
                <w:szCs w:val="20"/>
              </w:rPr>
              <w:t>Техника бега по пересеченной местности с изменением темпа.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</w:t>
            </w:r>
            <w:r w:rsidRPr="00B25E9A">
              <w:rPr>
                <w:bCs/>
                <w:sz w:val="20"/>
                <w:szCs w:val="20"/>
              </w:rPr>
              <w:t>Техника бега по дистанции с преодолением вертикальных и горизонтальных препятствий.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40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25E9A">
              <w:rPr>
                <w:bCs/>
                <w:sz w:val="20"/>
                <w:szCs w:val="20"/>
              </w:rPr>
              <w:t>Составление комплексов УГ, сообщение об основах здорового образа жизни</w:t>
            </w:r>
            <w:r>
              <w:rPr>
                <w:bCs/>
                <w:sz w:val="20"/>
                <w:szCs w:val="20"/>
              </w:rPr>
              <w:t>. Краткие сведения о развитии ле</w:t>
            </w:r>
            <w:r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</w:rPr>
              <w:t>кой атлетики. Классификация видов легкой атлетики. Роль и значение легкой атлетики в профессионально-прикладной подготовке студентов. Составление комплексов упражнений по легкой атлетике. Сообщение об о</w:t>
            </w:r>
            <w:r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новных требованиях к занятиям, чистоте, опрятности, бережном отношении к спортивной форме.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A21" w:rsidRPr="005D4F6C" w:rsidRDefault="00D71A21" w:rsidP="00CE5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D71A21">
        <w:trPr>
          <w:trHeight w:val="64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Спортивные игры (баскетбол, волейбол).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D53C8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7A2867" w:rsidRPr="00B25E9A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Pr="00D53C87">
              <w:rPr>
                <w:b/>
                <w:bCs/>
                <w:sz w:val="20"/>
                <w:szCs w:val="20"/>
              </w:rPr>
              <w:t>баскетбол)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D71A21" w:rsidRDefault="00D71A21" w:rsidP="00CE5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1.Техника игры в нападении (передвижения, ходьба, бег, прыжки, владение мячом).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1569" w:type="dxa"/>
            <w:vMerge w:val="restart"/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игры в защите (передвижение, овладение мячом и противодействия).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325F5E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3.Тактика игры в нападении и защите.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6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волейбол</w:t>
            </w:r>
            <w:r w:rsidRPr="00D53C8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421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игры в нападении (стойки и перемещения, передачи мяча двумя руками сверху, подачи мяча, атаку</w:t>
            </w:r>
            <w:r>
              <w:rPr>
                <w:bCs/>
                <w:sz w:val="20"/>
                <w:szCs w:val="20"/>
              </w:rPr>
              <w:t>ю</w:t>
            </w:r>
            <w:r>
              <w:rPr>
                <w:bCs/>
                <w:sz w:val="20"/>
                <w:szCs w:val="20"/>
              </w:rPr>
              <w:t>щие удары).</w:t>
            </w:r>
          </w:p>
        </w:tc>
        <w:tc>
          <w:tcPr>
            <w:tcW w:w="1812" w:type="dxa"/>
            <w:vMerge/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434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5.Техника игры в защите (стойки, перемещения, прием, подачи, прием мяча снизу одной и двумя руками, блок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рование).</w:t>
            </w:r>
          </w:p>
        </w:tc>
        <w:tc>
          <w:tcPr>
            <w:tcW w:w="1812" w:type="dxa"/>
            <w:vMerge/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69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6.тактика игры в нападении и защите</w:t>
            </w:r>
          </w:p>
        </w:tc>
        <w:tc>
          <w:tcPr>
            <w:tcW w:w="1812" w:type="dxa"/>
            <w:vMerge/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17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Pr="00B25E9A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Сообщение: Спортивные игры в системе физического воспитания и спорта. Характеристика спортивных игр, их специфические признаки. Как рождался всемирный праздник «Олимпийские игры», судейство соревнований.</w:t>
            </w:r>
          </w:p>
        </w:tc>
        <w:tc>
          <w:tcPr>
            <w:tcW w:w="1812" w:type="dxa"/>
            <w:vAlign w:val="center"/>
          </w:tcPr>
          <w:p w:rsidR="00D71A21" w:rsidRPr="005D4F6C" w:rsidRDefault="00D71A21" w:rsidP="00CE5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lastRenderedPageBreak/>
              <w:t>22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03"/>
        </w:trPr>
        <w:tc>
          <w:tcPr>
            <w:tcW w:w="2268" w:type="dxa"/>
            <w:vMerge w:val="restart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Раздел 5. </w:t>
            </w:r>
          </w:p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Лыжная подготовка.</w:t>
            </w:r>
          </w:p>
        </w:tc>
        <w:tc>
          <w:tcPr>
            <w:tcW w:w="9979" w:type="dxa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A21" w:rsidRP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02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</w:rPr>
              <w:t>1.</w:t>
            </w:r>
            <w:r w:rsidRPr="00F9077E">
              <w:rPr>
                <w:sz w:val="20"/>
              </w:rPr>
              <w:t xml:space="preserve">Техника переменных </w:t>
            </w:r>
            <w:proofErr w:type="spellStart"/>
            <w:r>
              <w:rPr>
                <w:sz w:val="20"/>
              </w:rPr>
              <w:t>двухшажного</w:t>
            </w:r>
            <w:proofErr w:type="spellEnd"/>
            <w:r>
              <w:rPr>
                <w:sz w:val="20"/>
              </w:rPr>
              <w:t xml:space="preserve"> </w:t>
            </w:r>
            <w:r w:rsidRPr="00F9077E">
              <w:rPr>
                <w:sz w:val="20"/>
              </w:rPr>
              <w:t>ход</w:t>
            </w:r>
            <w:r>
              <w:rPr>
                <w:sz w:val="20"/>
              </w:rPr>
              <w:t>а.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70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одновременных (</w:t>
            </w:r>
            <w:proofErr w:type="spellStart"/>
            <w:r>
              <w:rPr>
                <w:bCs/>
                <w:sz w:val="20"/>
                <w:szCs w:val="20"/>
              </w:rPr>
              <w:t>бесшажный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одношажный</w:t>
            </w:r>
            <w:proofErr w:type="spellEnd"/>
            <w:r>
              <w:rPr>
                <w:bCs/>
                <w:sz w:val="20"/>
                <w:szCs w:val="20"/>
              </w:rPr>
              <w:t>) ходов.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80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3.</w:t>
            </w:r>
            <w:r w:rsidRPr="00F9077E">
              <w:rPr>
                <w:sz w:val="20"/>
              </w:rPr>
              <w:t>Техника спусков, подъемов, торможения</w:t>
            </w:r>
            <w:r>
              <w:rPr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05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перехода с одного хода на другой.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600"/>
        </w:trPr>
        <w:tc>
          <w:tcPr>
            <w:tcW w:w="2268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Сообщения, доклад. Олимпийские игры современности. Оздоровительное прикладное значение лыжного спорта. Подготовка лыж к соревнованиям..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D71A21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Гимнастика.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5D4F6C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 xml:space="preserve"> Содержание учебного материала</w:t>
            </w:r>
            <w:proofErr w:type="gramStart"/>
            <w:r w:rsidRPr="00B25E9A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1A21" w:rsidRPr="007E369F" w:rsidTr="00D71A21">
        <w:trPr>
          <w:trHeight w:val="202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1.Техника выполнения </w:t>
            </w:r>
            <w:proofErr w:type="spellStart"/>
            <w:r>
              <w:rPr>
                <w:bCs/>
                <w:sz w:val="20"/>
                <w:szCs w:val="20"/>
              </w:rPr>
              <w:t>общеразвивающих</w:t>
            </w:r>
            <w:proofErr w:type="spellEnd"/>
            <w:r>
              <w:rPr>
                <w:bCs/>
                <w:sz w:val="20"/>
                <w:szCs w:val="20"/>
              </w:rPr>
              <w:t xml:space="preserve"> упражнений, прикладных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65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выполнения  упражнений на снарядах.</w:t>
            </w:r>
          </w:p>
        </w:tc>
        <w:tc>
          <w:tcPr>
            <w:tcW w:w="1812" w:type="dxa"/>
            <w:vMerge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18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5D4F6C" w:rsidRDefault="00D71A21" w:rsidP="007F6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3.Техника выполнения акробатических упражнений.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60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Сообщения </w:t>
            </w:r>
            <w:proofErr w:type="gramStart"/>
            <w:r>
              <w:rPr>
                <w:bCs/>
                <w:sz w:val="20"/>
                <w:szCs w:val="20"/>
              </w:rPr>
              <w:t>о</w:t>
            </w:r>
            <w:proofErr w:type="gramEnd"/>
            <w:r>
              <w:rPr>
                <w:bCs/>
                <w:sz w:val="20"/>
                <w:szCs w:val="20"/>
              </w:rPr>
              <w:t xml:space="preserve"> оздоровительном значении гимнастики как виде спорта. Олимпийское движение: принципы, тр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 xml:space="preserve">диции, правила. Особенности личной гигиены </w:t>
            </w:r>
            <w:proofErr w:type="gramStart"/>
            <w:r>
              <w:rPr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гимнастикой. </w:t>
            </w:r>
            <w:proofErr w:type="spellStart"/>
            <w:r>
              <w:rPr>
                <w:bCs/>
                <w:sz w:val="20"/>
                <w:szCs w:val="20"/>
              </w:rPr>
              <w:t>Армреслинг</w:t>
            </w:r>
            <w:proofErr w:type="spellEnd"/>
            <w:r>
              <w:rPr>
                <w:bCs/>
                <w:sz w:val="20"/>
                <w:szCs w:val="20"/>
              </w:rPr>
              <w:t xml:space="preserve"> (правой, левой рукой). Атлетическая гимнастика.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D71A21" w:rsidRPr="005D4F6C" w:rsidRDefault="00D71A21" w:rsidP="00522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A2867" w:rsidRPr="007E369F" w:rsidTr="00D71A21">
        <w:trPr>
          <w:trHeight w:val="203"/>
        </w:trPr>
        <w:tc>
          <w:tcPr>
            <w:tcW w:w="2268" w:type="dxa"/>
            <w:vMerge w:val="restart"/>
          </w:tcPr>
          <w:p w:rsidR="007A2867" w:rsidRDefault="007A2867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7.</w:t>
            </w:r>
          </w:p>
          <w:p w:rsidR="007A2867" w:rsidRPr="005D4F6C" w:rsidRDefault="007A2867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спорта по в</w:t>
            </w:r>
            <w:r>
              <w:rPr>
                <w:b/>
                <w:bCs/>
                <w:sz w:val="20"/>
                <w:szCs w:val="20"/>
              </w:rPr>
              <w:t>ы</w:t>
            </w:r>
            <w:r>
              <w:rPr>
                <w:b/>
                <w:bCs/>
                <w:sz w:val="20"/>
                <w:szCs w:val="20"/>
              </w:rPr>
              <w:t>бору.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7A2867" w:rsidRPr="00B65375" w:rsidRDefault="007A2867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6537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7A2867" w:rsidRPr="00D71A21" w:rsidRDefault="00D71A21" w:rsidP="00CE5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2867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1A21" w:rsidRPr="007E369F" w:rsidTr="00D71A21">
        <w:trPr>
          <w:trHeight w:val="202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1.Футбол </w:t>
            </w:r>
            <w:r w:rsidRPr="00717F68">
              <w:rPr>
                <w:color w:val="000000"/>
                <w:sz w:val="20"/>
                <w:szCs w:val="20"/>
              </w:rPr>
              <w:t>(</w:t>
            </w:r>
            <w:r w:rsidRPr="00717F68">
              <w:rPr>
                <w:b/>
                <w:color w:val="000000"/>
                <w:sz w:val="20"/>
                <w:szCs w:val="20"/>
              </w:rPr>
              <w:t>для юношей</w:t>
            </w:r>
            <w:r w:rsidRPr="00717F68">
              <w:rPr>
                <w:color w:val="000000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22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D71A21" w:rsidRPr="00B65375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2.Лапта (</w:t>
            </w:r>
            <w:r w:rsidRPr="00717F68">
              <w:rPr>
                <w:b/>
                <w:color w:val="000000"/>
                <w:sz w:val="20"/>
                <w:szCs w:val="20"/>
              </w:rPr>
              <w:t xml:space="preserve">для </w:t>
            </w:r>
            <w:r>
              <w:rPr>
                <w:b/>
                <w:color w:val="000000"/>
                <w:sz w:val="20"/>
                <w:szCs w:val="20"/>
              </w:rPr>
              <w:t>девушек)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600"/>
        </w:trPr>
        <w:tc>
          <w:tcPr>
            <w:tcW w:w="2268" w:type="dxa"/>
            <w:vMerge/>
          </w:tcPr>
          <w:p w:rsidR="00D71A21" w:rsidRDefault="00D71A21" w:rsidP="004326C2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D71A21" w:rsidRPr="00D53C87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D71A21" w:rsidRPr="002970AD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  <w:proofErr w:type="gramEnd"/>
          </w:p>
          <w:p w:rsid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Комплексы производственной гимнастики, УГ, </w:t>
            </w:r>
            <w:proofErr w:type="spellStart"/>
            <w:r>
              <w:rPr>
                <w:bCs/>
                <w:sz w:val="20"/>
                <w:szCs w:val="20"/>
              </w:rPr>
              <w:t>физкультминуты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физкультпаузы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</w:p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Гигиена самостоятельных занятий. Физическая подготовка как часть физического совершенствования. Влияние оздоровительных сил природы и гигиенические факторы как средство физического воспитания.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1A21" w:rsidRPr="007E369F" w:rsidTr="00D71A21">
        <w:trPr>
          <w:trHeight w:val="336"/>
        </w:trPr>
        <w:tc>
          <w:tcPr>
            <w:tcW w:w="2268" w:type="dxa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</w:tcPr>
          <w:p w:rsidR="00D71A21" w:rsidRPr="00D71A21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D71A21">
              <w:rPr>
                <w:b/>
                <w:bCs/>
                <w:i/>
                <w:sz w:val="20"/>
                <w:szCs w:val="20"/>
              </w:rPr>
              <w:t>118</w:t>
            </w:r>
          </w:p>
        </w:tc>
        <w:tc>
          <w:tcPr>
            <w:tcW w:w="1569" w:type="dxa"/>
            <w:vMerge/>
            <w:shd w:val="clear" w:color="auto" w:fill="F2F2F2" w:themeFill="background1" w:themeFillShade="F2"/>
          </w:tcPr>
          <w:p w:rsidR="00D71A21" w:rsidRPr="005D4F6C" w:rsidRDefault="00D71A21" w:rsidP="00432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A2867" w:rsidRDefault="007A2867" w:rsidP="00AB4D1D">
      <w:pPr>
        <w:tabs>
          <w:tab w:val="left" w:pos="4116"/>
        </w:tabs>
        <w:rPr>
          <w:sz w:val="28"/>
          <w:szCs w:val="28"/>
        </w:rPr>
      </w:pPr>
    </w:p>
    <w:p w:rsidR="007A2867" w:rsidRDefault="007A2867" w:rsidP="00AB4D1D">
      <w:pPr>
        <w:rPr>
          <w:sz w:val="28"/>
          <w:szCs w:val="28"/>
        </w:rPr>
      </w:pPr>
    </w:p>
    <w:p w:rsidR="007A2867" w:rsidRPr="00AB4D1D" w:rsidRDefault="007A2867" w:rsidP="00AB4D1D">
      <w:pPr>
        <w:rPr>
          <w:sz w:val="28"/>
          <w:szCs w:val="28"/>
        </w:rPr>
        <w:sectPr w:rsidR="007A2867" w:rsidRPr="00AB4D1D" w:rsidSect="002A4C81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7A2867" w:rsidRDefault="007A2867" w:rsidP="00BD5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</w:t>
      </w:r>
      <w:r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нию</w:t>
      </w:r>
    </w:p>
    <w:p w:rsidR="007A2867" w:rsidRDefault="007A2867" w:rsidP="00F74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Реализация учебной дисциплины требует наличия учебного кабинета, спо</w:t>
      </w:r>
      <w:r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 xml:space="preserve">тивный зал, тренажерный зал и стадион. </w:t>
      </w: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proofErr w:type="gramStart"/>
      <w:r>
        <w:rPr>
          <w:bCs/>
          <w:sz w:val="28"/>
          <w:szCs w:val="28"/>
        </w:rPr>
        <w:t>Оборудование учебного кабинета (спортивного зала): гимнастические ск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мейки, шведская лестница, гимнастический козел, брусья, перекладина, ги</w:t>
      </w:r>
      <w:r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настические маты, теннисные столы, набивные, баскетбольные, волейбол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 xml:space="preserve">ные мячи, гири, гантели, тренажёры, бадминтонные ракетки, </w:t>
      </w:r>
      <w:proofErr w:type="spellStart"/>
      <w:r>
        <w:rPr>
          <w:bCs/>
          <w:sz w:val="28"/>
          <w:szCs w:val="28"/>
        </w:rPr>
        <w:t>валанчики</w:t>
      </w:r>
      <w:proofErr w:type="spellEnd"/>
      <w:r>
        <w:rPr>
          <w:bCs/>
          <w:sz w:val="28"/>
          <w:szCs w:val="28"/>
        </w:rPr>
        <w:t>, ск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калки, обручи. </w:t>
      </w:r>
      <w:proofErr w:type="gramEnd"/>
    </w:p>
    <w:p w:rsidR="007A2867" w:rsidRDefault="007A2867" w:rsidP="00350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13A41" w:rsidRDefault="00E13A41" w:rsidP="00E13A41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основная:</w:t>
      </w:r>
    </w:p>
    <w:p w:rsidR="00E13A41" w:rsidRPr="00F64B0D" w:rsidRDefault="00E13A41" w:rsidP="00E13A41">
      <w:pPr>
        <w:jc w:val="both"/>
        <w:rPr>
          <w:bCs/>
          <w:i/>
          <w:sz w:val="28"/>
          <w:szCs w:val="28"/>
        </w:rPr>
      </w:pPr>
      <w:r w:rsidRPr="00F64B0D">
        <w:rPr>
          <w:bCs/>
          <w:i/>
          <w:sz w:val="28"/>
          <w:szCs w:val="28"/>
        </w:rPr>
        <w:t xml:space="preserve">Основные источники: 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 xml:space="preserve">1. Лях, В.И., </w:t>
      </w:r>
      <w:proofErr w:type="spellStart"/>
      <w:r w:rsidRPr="00F64B0D">
        <w:rPr>
          <w:sz w:val="28"/>
          <w:szCs w:val="28"/>
        </w:rPr>
        <w:t>Зданевич</w:t>
      </w:r>
      <w:proofErr w:type="spellEnd"/>
      <w:r w:rsidRPr="00F64B0D">
        <w:rPr>
          <w:sz w:val="28"/>
          <w:szCs w:val="28"/>
        </w:rPr>
        <w:t xml:space="preserve">, А.А.  «Физическая культура» учебник для уч-ся 10-11 </w:t>
      </w:r>
      <w:proofErr w:type="spellStart"/>
      <w:r w:rsidRPr="00F64B0D">
        <w:rPr>
          <w:sz w:val="28"/>
          <w:szCs w:val="28"/>
        </w:rPr>
        <w:t>кл</w:t>
      </w:r>
      <w:proofErr w:type="spellEnd"/>
      <w:r w:rsidRPr="00F64B0D">
        <w:rPr>
          <w:sz w:val="28"/>
          <w:szCs w:val="28"/>
        </w:rPr>
        <w:t>., Москва «Просвещение» 201</w:t>
      </w:r>
      <w:r>
        <w:rPr>
          <w:sz w:val="28"/>
          <w:szCs w:val="28"/>
        </w:rPr>
        <w:t>7</w:t>
      </w:r>
      <w:r w:rsidRPr="00F64B0D">
        <w:rPr>
          <w:sz w:val="28"/>
          <w:szCs w:val="28"/>
        </w:rPr>
        <w:t>г.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 xml:space="preserve">1. Национальная электронная библиотека – </w:t>
      </w:r>
      <w:hyperlink r:id="rId10" w:history="1">
        <w:r w:rsidRPr="00F64B0D">
          <w:rPr>
            <w:rStyle w:val="a7"/>
            <w:sz w:val="28"/>
            <w:szCs w:val="28"/>
            <w:lang w:val="en-US"/>
          </w:rPr>
          <w:t>http</w:t>
        </w:r>
        <w:r w:rsidRPr="00F64B0D">
          <w:rPr>
            <w:rStyle w:val="a7"/>
            <w:sz w:val="28"/>
            <w:szCs w:val="28"/>
          </w:rPr>
          <w:t>://нэб.рф/</w:t>
        </w:r>
      </w:hyperlink>
    </w:p>
    <w:p w:rsidR="00E13A41" w:rsidRPr="00F64B0D" w:rsidRDefault="00E13A41" w:rsidP="00E13A41">
      <w:pPr>
        <w:jc w:val="both"/>
        <w:rPr>
          <w:sz w:val="28"/>
          <w:szCs w:val="28"/>
        </w:rPr>
      </w:pPr>
    </w:p>
    <w:p w:rsidR="00E13A41" w:rsidRPr="00F64B0D" w:rsidRDefault="00E13A41" w:rsidP="00E13A41">
      <w:pPr>
        <w:jc w:val="both"/>
        <w:rPr>
          <w:bCs/>
          <w:i/>
          <w:sz w:val="28"/>
          <w:szCs w:val="28"/>
        </w:rPr>
      </w:pPr>
      <w:r w:rsidRPr="00F64B0D">
        <w:rPr>
          <w:bCs/>
          <w:i/>
          <w:sz w:val="28"/>
          <w:szCs w:val="28"/>
        </w:rPr>
        <w:t>Дополнительные источники:</w:t>
      </w:r>
    </w:p>
    <w:p w:rsidR="00E13A41" w:rsidRPr="00F64B0D" w:rsidRDefault="00E13A41" w:rsidP="00E13A41">
      <w:pPr>
        <w:pStyle w:val="11"/>
        <w:numPr>
          <w:ilvl w:val="0"/>
          <w:numId w:val="9"/>
        </w:numPr>
        <w:ind w:left="284" w:hanging="284"/>
        <w:jc w:val="both"/>
        <w:rPr>
          <w:sz w:val="28"/>
          <w:szCs w:val="28"/>
        </w:rPr>
      </w:pPr>
      <w:r w:rsidRPr="00F64B0D">
        <w:rPr>
          <w:sz w:val="28"/>
          <w:szCs w:val="28"/>
        </w:rPr>
        <w:t>Железняк</w:t>
      </w:r>
      <w:r w:rsidRPr="00F64B0D">
        <w:rPr>
          <w:bCs/>
          <w:sz w:val="28"/>
          <w:szCs w:val="28"/>
        </w:rPr>
        <w:t xml:space="preserve">.  </w:t>
      </w:r>
      <w:r w:rsidRPr="00F64B0D">
        <w:rPr>
          <w:sz w:val="28"/>
          <w:szCs w:val="28"/>
        </w:rPr>
        <w:t xml:space="preserve">Ю.Д, </w:t>
      </w:r>
      <w:proofErr w:type="spellStart"/>
      <w:r w:rsidRPr="00F64B0D">
        <w:rPr>
          <w:sz w:val="28"/>
          <w:szCs w:val="28"/>
        </w:rPr>
        <w:t>Минбулов</w:t>
      </w:r>
      <w:proofErr w:type="spellEnd"/>
      <w:r w:rsidRPr="00F64B0D">
        <w:rPr>
          <w:sz w:val="28"/>
          <w:szCs w:val="28"/>
        </w:rPr>
        <w:t xml:space="preserve"> В.М.,  «Теория и методика обучения предмету Физическая культура», Москва , 3 издание «Академия», 2006.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 xml:space="preserve">2. Решетников Н.В., </w:t>
      </w:r>
      <w:proofErr w:type="spellStart"/>
      <w:r w:rsidRPr="00F64B0D">
        <w:rPr>
          <w:sz w:val="28"/>
          <w:szCs w:val="28"/>
        </w:rPr>
        <w:t>Кислицын</w:t>
      </w:r>
      <w:proofErr w:type="spellEnd"/>
      <w:r w:rsidRPr="00F64B0D">
        <w:rPr>
          <w:sz w:val="28"/>
          <w:szCs w:val="28"/>
        </w:rPr>
        <w:t xml:space="preserve"> Ю.Л., </w:t>
      </w:r>
      <w:proofErr w:type="spellStart"/>
      <w:r w:rsidRPr="00F64B0D">
        <w:rPr>
          <w:sz w:val="28"/>
          <w:szCs w:val="28"/>
        </w:rPr>
        <w:t>Палетневич</w:t>
      </w:r>
      <w:proofErr w:type="spellEnd"/>
      <w:r w:rsidRPr="00F64B0D">
        <w:rPr>
          <w:sz w:val="28"/>
          <w:szCs w:val="28"/>
        </w:rPr>
        <w:t xml:space="preserve"> Р.Л., </w:t>
      </w:r>
      <w:proofErr w:type="spellStart"/>
      <w:r w:rsidRPr="00F64B0D">
        <w:rPr>
          <w:sz w:val="28"/>
          <w:szCs w:val="28"/>
        </w:rPr>
        <w:t>Пагадаев</w:t>
      </w:r>
      <w:proofErr w:type="spellEnd"/>
      <w:r w:rsidRPr="00F64B0D">
        <w:rPr>
          <w:sz w:val="28"/>
          <w:szCs w:val="28"/>
        </w:rPr>
        <w:t xml:space="preserve"> Г.И., «Ф</w:t>
      </w:r>
      <w:r w:rsidRPr="00F64B0D">
        <w:rPr>
          <w:sz w:val="28"/>
          <w:szCs w:val="28"/>
        </w:rPr>
        <w:t>и</w:t>
      </w:r>
      <w:r w:rsidRPr="00F64B0D">
        <w:rPr>
          <w:sz w:val="28"/>
          <w:szCs w:val="28"/>
        </w:rPr>
        <w:t>зическая культура» учебное пособие для студентов средних профессионал</w:t>
      </w:r>
      <w:r w:rsidRPr="00F64B0D">
        <w:rPr>
          <w:sz w:val="28"/>
          <w:szCs w:val="28"/>
        </w:rPr>
        <w:t>ь</w:t>
      </w:r>
      <w:r w:rsidRPr="00F64B0D">
        <w:rPr>
          <w:sz w:val="28"/>
          <w:szCs w:val="28"/>
        </w:rPr>
        <w:t>ных учебных заведений, 7 издание</w:t>
      </w:r>
      <w:proofErr w:type="gramStart"/>
      <w:r w:rsidRPr="00F64B0D">
        <w:rPr>
          <w:sz w:val="28"/>
          <w:szCs w:val="28"/>
        </w:rPr>
        <w:t xml:space="preserve">., </w:t>
      </w:r>
      <w:proofErr w:type="spellStart"/>
      <w:proofErr w:type="gramEnd"/>
      <w:r w:rsidRPr="00F64B0D">
        <w:rPr>
          <w:sz w:val="28"/>
          <w:szCs w:val="28"/>
        </w:rPr>
        <w:t>испр</w:t>
      </w:r>
      <w:proofErr w:type="spellEnd"/>
      <w:r w:rsidRPr="00F64B0D">
        <w:rPr>
          <w:sz w:val="28"/>
          <w:szCs w:val="28"/>
        </w:rPr>
        <w:t>., Москва, «Академия», 2008г.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 xml:space="preserve">3. Лях В.И., </w:t>
      </w:r>
      <w:proofErr w:type="spellStart"/>
      <w:r w:rsidRPr="00F64B0D">
        <w:rPr>
          <w:sz w:val="28"/>
          <w:szCs w:val="28"/>
        </w:rPr>
        <w:t>Любомирский</w:t>
      </w:r>
      <w:proofErr w:type="spellEnd"/>
      <w:r w:rsidRPr="00F64B0D">
        <w:rPr>
          <w:sz w:val="28"/>
          <w:szCs w:val="28"/>
        </w:rPr>
        <w:t xml:space="preserve">, </w:t>
      </w:r>
      <w:proofErr w:type="spellStart"/>
      <w:r w:rsidRPr="00F64B0D">
        <w:rPr>
          <w:sz w:val="28"/>
          <w:szCs w:val="28"/>
        </w:rPr>
        <w:t>Л.ЕМейксон</w:t>
      </w:r>
      <w:proofErr w:type="spellEnd"/>
      <w:r w:rsidRPr="00F64B0D">
        <w:rPr>
          <w:sz w:val="28"/>
          <w:szCs w:val="28"/>
        </w:rPr>
        <w:t xml:space="preserve"> Г.Б.,  «Физическая культура» уче</w:t>
      </w:r>
      <w:r w:rsidRPr="00F64B0D">
        <w:rPr>
          <w:sz w:val="28"/>
          <w:szCs w:val="28"/>
        </w:rPr>
        <w:t>б</w:t>
      </w:r>
      <w:r w:rsidRPr="00F64B0D">
        <w:rPr>
          <w:sz w:val="28"/>
          <w:szCs w:val="28"/>
        </w:rPr>
        <w:t xml:space="preserve">ник для уч-ся 10-11 </w:t>
      </w:r>
      <w:proofErr w:type="spellStart"/>
      <w:r w:rsidRPr="00F64B0D">
        <w:rPr>
          <w:sz w:val="28"/>
          <w:szCs w:val="28"/>
        </w:rPr>
        <w:t>кл</w:t>
      </w:r>
      <w:proofErr w:type="spellEnd"/>
      <w:r w:rsidRPr="00F64B0D">
        <w:rPr>
          <w:sz w:val="28"/>
          <w:szCs w:val="28"/>
        </w:rPr>
        <w:t>., Москва «Просвещение» 1998г.</w:t>
      </w:r>
    </w:p>
    <w:p w:rsidR="00E13A41" w:rsidRPr="00F64B0D" w:rsidRDefault="00E13A41" w:rsidP="00E13A41">
      <w:pPr>
        <w:pStyle w:val="11"/>
        <w:numPr>
          <w:ilvl w:val="0"/>
          <w:numId w:val="10"/>
        </w:numPr>
        <w:ind w:left="284" w:hanging="284"/>
        <w:jc w:val="both"/>
        <w:rPr>
          <w:sz w:val="28"/>
          <w:szCs w:val="28"/>
        </w:rPr>
      </w:pPr>
      <w:proofErr w:type="spellStart"/>
      <w:r w:rsidRPr="00F64B0D">
        <w:rPr>
          <w:sz w:val="28"/>
          <w:szCs w:val="28"/>
        </w:rPr>
        <w:t>Сирис</w:t>
      </w:r>
      <w:proofErr w:type="spellEnd"/>
      <w:r w:rsidRPr="00F64B0D">
        <w:rPr>
          <w:sz w:val="28"/>
          <w:szCs w:val="28"/>
        </w:rPr>
        <w:t xml:space="preserve"> П.З., Кабачков В.А. «Профессионально-производственная напра</w:t>
      </w:r>
      <w:r w:rsidRPr="00F64B0D">
        <w:rPr>
          <w:sz w:val="28"/>
          <w:szCs w:val="28"/>
        </w:rPr>
        <w:t>в</w:t>
      </w:r>
      <w:r w:rsidRPr="00F64B0D">
        <w:rPr>
          <w:sz w:val="28"/>
          <w:szCs w:val="28"/>
        </w:rPr>
        <w:t>ленность физического воспитания школьников», Москва «Просвещение» 1998г.</w:t>
      </w:r>
    </w:p>
    <w:p w:rsidR="00E13A41" w:rsidRPr="00F64B0D" w:rsidRDefault="00E13A41" w:rsidP="00E13A41">
      <w:pPr>
        <w:jc w:val="both"/>
        <w:rPr>
          <w:sz w:val="28"/>
          <w:szCs w:val="28"/>
        </w:rPr>
      </w:pPr>
      <w:r w:rsidRPr="00F64B0D">
        <w:rPr>
          <w:sz w:val="28"/>
          <w:szCs w:val="28"/>
        </w:rPr>
        <w:t>5. Ж.К.Холодов, В.С.Кузнецов «Теория и методика физического воспитания и спорта»</w:t>
      </w:r>
      <w:proofErr w:type="gramStart"/>
      <w:r w:rsidRPr="00F64B0D">
        <w:rPr>
          <w:sz w:val="28"/>
          <w:szCs w:val="28"/>
        </w:rPr>
        <w:t>,М</w:t>
      </w:r>
      <w:proofErr w:type="gramEnd"/>
      <w:r w:rsidRPr="00F64B0D">
        <w:rPr>
          <w:sz w:val="28"/>
          <w:szCs w:val="28"/>
        </w:rPr>
        <w:t>осква «Академия» 2001г.</w:t>
      </w:r>
    </w:p>
    <w:p w:rsidR="00E13A41" w:rsidRPr="00F64B0D" w:rsidRDefault="00E13A41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E13A41" w:rsidRPr="00F64B0D" w:rsidRDefault="00E13A41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F64B0D">
        <w:rPr>
          <w:i/>
          <w:sz w:val="28"/>
          <w:szCs w:val="28"/>
        </w:rPr>
        <w:t>Интернет источники:</w:t>
      </w:r>
    </w:p>
    <w:p w:rsidR="00E13A41" w:rsidRPr="00F64B0D" w:rsidRDefault="008D7F87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hyperlink r:id="rId11" w:history="1">
        <w:r w:rsidR="00E13A41" w:rsidRPr="00F64B0D">
          <w:rPr>
            <w:rStyle w:val="a7"/>
            <w:bCs/>
            <w:sz w:val="28"/>
            <w:szCs w:val="28"/>
            <w:lang w:val="en-US"/>
          </w:rPr>
          <w:t>http</w:t>
        </w:r>
        <w:r w:rsidR="00E13A41" w:rsidRPr="00F64B0D">
          <w:rPr>
            <w:rStyle w:val="a7"/>
            <w:bCs/>
            <w:sz w:val="28"/>
            <w:szCs w:val="28"/>
          </w:rPr>
          <w:t>://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www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koob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ru</w:t>
        </w:r>
      </w:hyperlink>
      <w:r w:rsidR="00E13A41" w:rsidRPr="00F64B0D">
        <w:rPr>
          <w:bCs/>
          <w:sz w:val="28"/>
          <w:szCs w:val="28"/>
        </w:rPr>
        <w:t xml:space="preserve">, </w:t>
      </w:r>
      <w:hyperlink r:id="rId12" w:history="1">
        <w:r w:rsidR="00E13A41" w:rsidRPr="00F64B0D">
          <w:rPr>
            <w:rStyle w:val="a7"/>
            <w:bCs/>
            <w:sz w:val="28"/>
            <w:szCs w:val="28"/>
            <w:lang w:val="en-US"/>
          </w:rPr>
          <w:t>http</w:t>
        </w:r>
        <w:r w:rsidR="00E13A41" w:rsidRPr="00F64B0D">
          <w:rPr>
            <w:rStyle w:val="a7"/>
            <w:bCs/>
            <w:sz w:val="28"/>
            <w:szCs w:val="28"/>
          </w:rPr>
          <w:t>://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www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lib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sportedu</w:t>
        </w:r>
        <w:r w:rsidR="00E13A41" w:rsidRPr="00F64B0D">
          <w:rPr>
            <w:rStyle w:val="a7"/>
            <w:bCs/>
            <w:sz w:val="28"/>
            <w:szCs w:val="28"/>
          </w:rPr>
          <w:t>.</w:t>
        </w:r>
        <w:r w:rsidR="00E13A41" w:rsidRPr="00F64B0D">
          <w:rPr>
            <w:rStyle w:val="a7"/>
            <w:bCs/>
            <w:sz w:val="28"/>
            <w:szCs w:val="28"/>
            <w:lang w:val="en-US"/>
          </w:rPr>
          <w:t>ru</w:t>
        </w:r>
      </w:hyperlink>
      <w:r w:rsidR="00E13A41" w:rsidRPr="00F64B0D">
        <w:rPr>
          <w:bCs/>
          <w:sz w:val="28"/>
          <w:szCs w:val="28"/>
        </w:rPr>
        <w:t xml:space="preserve">  </w:t>
      </w:r>
    </w:p>
    <w:p w:rsidR="00E13A41" w:rsidRPr="00F64B0D" w:rsidRDefault="008D7F87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converted-space"/>
          <w:bCs/>
          <w:sz w:val="28"/>
          <w:szCs w:val="28"/>
        </w:rPr>
      </w:pPr>
      <w:hyperlink r:id="rId13" w:history="1">
        <w:r w:rsidR="00E13A41" w:rsidRPr="00F64B0D">
          <w:rPr>
            <w:rStyle w:val="a7"/>
            <w:sz w:val="28"/>
            <w:szCs w:val="28"/>
          </w:rPr>
          <w:t>pedsovet.org</w:t>
        </w:r>
      </w:hyperlink>
      <w:r w:rsidR="00E13A41" w:rsidRPr="00F64B0D">
        <w:rPr>
          <w:rStyle w:val="apple-converted-space"/>
          <w:sz w:val="28"/>
          <w:szCs w:val="28"/>
        </w:rPr>
        <w:t> </w:t>
      </w:r>
    </w:p>
    <w:p w:rsidR="00E13A41" w:rsidRPr="00F64B0D" w:rsidRDefault="008D7F87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sz w:val="28"/>
          <w:szCs w:val="28"/>
        </w:rPr>
      </w:pPr>
      <w:hyperlink r:id="rId14" w:history="1">
        <w:r w:rsidR="00E13A41" w:rsidRPr="00F64B0D">
          <w:rPr>
            <w:rStyle w:val="a7"/>
            <w:sz w:val="28"/>
            <w:szCs w:val="28"/>
          </w:rPr>
          <w:t>www.rusedu.info</w:t>
        </w:r>
      </w:hyperlink>
    </w:p>
    <w:p w:rsidR="00E13A41" w:rsidRPr="00F64B0D" w:rsidRDefault="008D7F87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converted-space"/>
          <w:sz w:val="28"/>
          <w:szCs w:val="28"/>
        </w:rPr>
      </w:pPr>
      <w:hyperlink r:id="rId15" w:history="1">
        <w:r w:rsidR="00E13A41" w:rsidRPr="00F64B0D">
          <w:rPr>
            <w:rStyle w:val="a7"/>
            <w:sz w:val="28"/>
            <w:szCs w:val="28"/>
          </w:rPr>
          <w:t>www.rusedu.net</w:t>
        </w:r>
      </w:hyperlink>
    </w:p>
    <w:p w:rsidR="00E13A41" w:rsidRPr="00F64B0D" w:rsidRDefault="008D7F87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sz w:val="28"/>
          <w:szCs w:val="28"/>
        </w:rPr>
      </w:pPr>
      <w:hyperlink r:id="rId16" w:history="1">
        <w:r w:rsidR="00E13A41" w:rsidRPr="00F64B0D">
          <w:rPr>
            <w:rStyle w:val="a7"/>
            <w:sz w:val="28"/>
            <w:szCs w:val="28"/>
          </w:rPr>
          <w:t>www.rusedu.ru</w:t>
        </w:r>
      </w:hyperlink>
    </w:p>
    <w:p w:rsidR="00E13A41" w:rsidRPr="00F64B0D" w:rsidRDefault="008D7F87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sz w:val="28"/>
          <w:szCs w:val="28"/>
        </w:rPr>
      </w:pPr>
      <w:hyperlink r:id="rId17" w:history="1">
        <w:r w:rsidR="00E13A41" w:rsidRPr="00F64B0D">
          <w:rPr>
            <w:rStyle w:val="a7"/>
            <w:sz w:val="28"/>
            <w:szCs w:val="28"/>
          </w:rPr>
          <w:t>www.school.edu.ru</w:t>
        </w:r>
      </w:hyperlink>
    </w:p>
    <w:p w:rsidR="00E13A41" w:rsidRPr="00F64B0D" w:rsidRDefault="008D7F87" w:rsidP="00E1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sz w:val="28"/>
          <w:szCs w:val="28"/>
        </w:rPr>
      </w:pPr>
      <w:hyperlink r:id="rId18" w:history="1">
        <w:r w:rsidR="00E13A41" w:rsidRPr="00F64B0D">
          <w:rPr>
            <w:rStyle w:val="a7"/>
            <w:sz w:val="28"/>
            <w:szCs w:val="28"/>
          </w:rPr>
          <w:t>www.uchportal.ru</w:t>
        </w:r>
      </w:hyperlink>
    </w:p>
    <w:p w:rsidR="00E13A41" w:rsidRPr="00F64B0D" w:rsidRDefault="008D7F87" w:rsidP="00E13A41">
      <w:pPr>
        <w:jc w:val="both"/>
        <w:rPr>
          <w:sz w:val="28"/>
          <w:szCs w:val="28"/>
        </w:rPr>
      </w:pPr>
      <w:hyperlink r:id="rId19" w:history="1">
        <w:r w:rsidR="00E13A41" w:rsidRPr="00F64B0D">
          <w:rPr>
            <w:rStyle w:val="a7"/>
            <w:sz w:val="28"/>
            <w:szCs w:val="28"/>
          </w:rPr>
          <w:t>www.metod-kopilka.ru</w:t>
        </w:r>
      </w:hyperlink>
    </w:p>
    <w:p w:rsidR="00E13A41" w:rsidRDefault="00E13A41" w:rsidP="003503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7A2867" w:rsidRDefault="007A2867" w:rsidP="003503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7A2867" w:rsidRDefault="007A2867" w:rsidP="00FC24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преподавателем в процессе проведения практических занятий, тестир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тов, исследований.</w:t>
      </w:r>
    </w:p>
    <w:p w:rsidR="007A2867" w:rsidRDefault="007A2867" w:rsidP="00BC50D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7A2867" w:rsidRPr="00A20A8B" w:rsidTr="00284E7C">
        <w:tc>
          <w:tcPr>
            <w:tcW w:w="4608" w:type="dxa"/>
            <w:vAlign w:val="center"/>
          </w:tcPr>
          <w:p w:rsidR="007A2867" w:rsidRPr="00A20A8B" w:rsidRDefault="007A2867" w:rsidP="00284E7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7A2867" w:rsidRPr="00A20A8B" w:rsidRDefault="007A2867" w:rsidP="00284E7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7A2867" w:rsidRPr="00A20A8B" w:rsidRDefault="007A2867" w:rsidP="00284E7C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>Формы и методы контроля и оценки р</w:t>
            </w:r>
            <w:r w:rsidRPr="00A20A8B">
              <w:rPr>
                <w:b/>
              </w:rPr>
              <w:t>е</w:t>
            </w:r>
            <w:r w:rsidRPr="00A20A8B">
              <w:rPr>
                <w:b/>
              </w:rPr>
              <w:t xml:space="preserve">зультатов обучения </w:t>
            </w:r>
          </w:p>
        </w:tc>
      </w:tr>
      <w:tr w:rsidR="007A2867" w:rsidRPr="00A20A8B" w:rsidTr="00284E7C">
        <w:trPr>
          <w:trHeight w:val="294"/>
        </w:trPr>
        <w:tc>
          <w:tcPr>
            <w:tcW w:w="4608" w:type="dxa"/>
          </w:tcPr>
          <w:p w:rsidR="007A2867" w:rsidRPr="00B777A5" w:rsidRDefault="007A2867" w:rsidP="00284E7C">
            <w:pPr>
              <w:jc w:val="both"/>
              <w:rPr>
                <w:bCs/>
              </w:rPr>
            </w:pPr>
            <w:r>
              <w:rPr>
                <w:bCs/>
                <w:i/>
              </w:rPr>
              <w:t>Освоенные умения:</w:t>
            </w:r>
          </w:p>
        </w:tc>
        <w:tc>
          <w:tcPr>
            <w:tcW w:w="4860" w:type="dxa"/>
          </w:tcPr>
          <w:p w:rsidR="007A2867" w:rsidRPr="00E91FF3" w:rsidRDefault="007A2867" w:rsidP="00284E7C"/>
        </w:tc>
      </w:tr>
      <w:tr w:rsidR="007A2867" w:rsidRPr="00A20A8B" w:rsidTr="00284E7C">
        <w:trPr>
          <w:trHeight w:val="2050"/>
        </w:trPr>
        <w:tc>
          <w:tcPr>
            <w:tcW w:w="4608" w:type="dxa"/>
          </w:tcPr>
          <w:p w:rsidR="007A2867" w:rsidRDefault="007A2867" w:rsidP="008B6F36">
            <w:pPr>
              <w:pStyle w:val="a3"/>
              <w:numPr>
                <w:ilvl w:val="0"/>
                <w:numId w:val="6"/>
              </w:numPr>
              <w:jc w:val="both"/>
              <w:rPr>
                <w:bCs/>
                <w:i/>
              </w:rPr>
            </w:pPr>
            <w:r>
              <w:rPr>
                <w:bCs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целей. </w:t>
            </w:r>
          </w:p>
        </w:tc>
        <w:tc>
          <w:tcPr>
            <w:tcW w:w="4860" w:type="dxa"/>
          </w:tcPr>
          <w:p w:rsidR="007A2867" w:rsidRDefault="007A2867" w:rsidP="00284E7C">
            <w:pPr>
              <w:rPr>
                <w:bCs/>
                <w:color w:val="FFFFFF"/>
                <w:shd w:val="clear" w:color="auto" w:fill="FFFFFF"/>
              </w:rPr>
            </w:pPr>
            <w:r>
              <w:t>Экспертное наблюдение</w:t>
            </w:r>
            <w:proofErr w:type="gramStart"/>
            <w:r w:rsidRPr="00CF2AAC">
              <w:rPr>
                <w:bCs/>
                <w:color w:val="FFFFFF"/>
                <w:shd w:val="clear" w:color="auto" w:fill="FFFFFF"/>
              </w:rPr>
              <w:t xml:space="preserve"> </w:t>
            </w:r>
            <w:r>
              <w:rPr>
                <w:bCs/>
                <w:color w:val="FFFFFF"/>
                <w:shd w:val="clear" w:color="auto" w:fill="FFFFFF"/>
              </w:rPr>
              <w:t>,</w:t>
            </w:r>
            <w:proofErr w:type="gramEnd"/>
            <w:r>
              <w:rPr>
                <w:bCs/>
                <w:color w:val="FFFFFF"/>
                <w:shd w:val="clear" w:color="auto" w:fill="FFFFFF"/>
              </w:rPr>
              <w:t>,</w:t>
            </w:r>
          </w:p>
          <w:p w:rsidR="007A2867" w:rsidRDefault="007A2867" w:rsidP="00284E7C">
            <w:pPr>
              <w:rPr>
                <w:bCs/>
                <w:color w:val="FFFFFF"/>
              </w:rPr>
            </w:pPr>
            <w:r w:rsidRPr="00CF2AAC">
              <w:rPr>
                <w:bCs/>
                <w:color w:val="FFFFFF"/>
                <w:shd w:val="clear" w:color="auto" w:fill="FFFFFF"/>
              </w:rPr>
              <w:t>зачёт</w:t>
            </w:r>
          </w:p>
          <w:p w:rsidR="007A2867" w:rsidRDefault="007A2867" w:rsidP="008B04B5">
            <w:r>
              <w:t>соответствия технике выполнения упражн</w:t>
            </w:r>
            <w:r>
              <w:t>е</w:t>
            </w:r>
            <w:r>
              <w:t>ний требованиям</w:t>
            </w:r>
          </w:p>
          <w:p w:rsidR="007A2867" w:rsidRDefault="007A2867" w:rsidP="008B04B5"/>
          <w:p w:rsidR="007A2867" w:rsidRPr="008B04B5" w:rsidRDefault="007A2867" w:rsidP="008B04B5">
            <w:r>
              <w:t>контрольные тесты</w:t>
            </w:r>
          </w:p>
        </w:tc>
      </w:tr>
      <w:tr w:rsidR="007A2867" w:rsidRPr="00A20A8B" w:rsidTr="00284E7C">
        <w:trPr>
          <w:trHeight w:val="2471"/>
        </w:trPr>
        <w:tc>
          <w:tcPr>
            <w:tcW w:w="4608" w:type="dxa"/>
          </w:tcPr>
          <w:p w:rsidR="007A2867" w:rsidRDefault="007A2867" w:rsidP="00284E7C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Освоенные знания:</w:t>
            </w:r>
          </w:p>
          <w:p w:rsidR="007A2867" w:rsidRDefault="007A2867" w:rsidP="008B6F36">
            <w:pPr>
              <w:pStyle w:val="a3"/>
              <w:numPr>
                <w:ilvl w:val="0"/>
                <w:numId w:val="7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О роли физической культуры в общекультурном и социальном развитии человека; </w:t>
            </w:r>
          </w:p>
          <w:p w:rsidR="007A2867" w:rsidRDefault="007A2867" w:rsidP="008B6F36">
            <w:pPr>
              <w:pStyle w:val="a3"/>
              <w:numPr>
                <w:ilvl w:val="0"/>
                <w:numId w:val="7"/>
              </w:numPr>
              <w:jc w:val="both"/>
              <w:rPr>
                <w:bCs/>
              </w:rPr>
            </w:pPr>
            <w:r>
              <w:rPr>
                <w:bCs/>
              </w:rPr>
              <w:t>Основы здорового образа жизни;</w:t>
            </w:r>
          </w:p>
        </w:tc>
        <w:tc>
          <w:tcPr>
            <w:tcW w:w="4860" w:type="dxa"/>
            <w:shd w:val="clear" w:color="auto" w:fill="FFFFFF"/>
          </w:tcPr>
          <w:p w:rsidR="007A2867" w:rsidRDefault="007A2867" w:rsidP="00284E7C"/>
          <w:p w:rsidR="007A2867" w:rsidRDefault="007A2867" w:rsidP="00284E7C">
            <w:r>
              <w:t>Экспертное наблюдение</w:t>
            </w:r>
          </w:p>
          <w:p w:rsidR="007A2867" w:rsidRDefault="007A2867" w:rsidP="00284E7C"/>
          <w:p w:rsidR="007A2867" w:rsidRPr="00CF2AAC" w:rsidRDefault="007A2867" w:rsidP="00284E7C">
            <w:r>
              <w:t>Компьютерное тестирование</w:t>
            </w:r>
          </w:p>
        </w:tc>
      </w:tr>
    </w:tbl>
    <w:p w:rsidR="007A2867" w:rsidRDefault="007A2867" w:rsidP="00BC50DA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Default="007A2867" w:rsidP="00803F76">
      <w:pPr>
        <w:pStyle w:val="2"/>
        <w:ind w:right="72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7A2867" w:rsidRDefault="007A2867" w:rsidP="00803F76"/>
    <w:p w:rsidR="007A2867" w:rsidRDefault="007A2867" w:rsidP="00803F76"/>
    <w:p w:rsidR="007A2867" w:rsidRPr="00803F76" w:rsidRDefault="007A2867" w:rsidP="00803F76"/>
    <w:p w:rsidR="007A2867" w:rsidRDefault="007A2867" w:rsidP="00803F76">
      <w:pPr>
        <w:pStyle w:val="2"/>
        <w:tabs>
          <w:tab w:val="left" w:pos="3057"/>
        </w:tabs>
        <w:ind w:right="72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7A2867" w:rsidRDefault="007A2867" w:rsidP="00803F76"/>
    <w:p w:rsidR="007A2867" w:rsidRDefault="007A2867" w:rsidP="00803F76"/>
    <w:p w:rsidR="007A2867" w:rsidRPr="00803F76" w:rsidRDefault="007A2867" w:rsidP="00803F76"/>
    <w:p w:rsidR="007A2867" w:rsidRDefault="007A2867" w:rsidP="00803F76">
      <w:pPr>
        <w:pStyle w:val="2"/>
        <w:ind w:right="72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7A2867" w:rsidRDefault="007A2867" w:rsidP="00803F76"/>
    <w:p w:rsidR="007A2867" w:rsidRPr="00803F76" w:rsidRDefault="007A2867" w:rsidP="00803F76"/>
    <w:p w:rsidR="007A2867" w:rsidRDefault="007A2867" w:rsidP="00803F76">
      <w:pPr>
        <w:pStyle w:val="2"/>
        <w:ind w:right="72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7A2867" w:rsidRPr="005D3674" w:rsidRDefault="007A2867" w:rsidP="005D3674"/>
    <w:p w:rsidR="007A2867" w:rsidRPr="005D3674" w:rsidRDefault="007A2867" w:rsidP="005D3674"/>
    <w:p w:rsidR="007A2867" w:rsidRDefault="007A2867" w:rsidP="00803F76">
      <w:pPr>
        <w:pStyle w:val="2"/>
        <w:ind w:right="720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lastRenderedPageBreak/>
        <w:t>К</w:t>
      </w:r>
      <w:r w:rsidRPr="00FF7A52">
        <w:rPr>
          <w:rFonts w:ascii="Times New Roman" w:hAnsi="Times New Roman" w:cs="Times New Roman"/>
          <w:i w:val="0"/>
          <w:sz w:val="24"/>
          <w:szCs w:val="24"/>
        </w:rPr>
        <w:t xml:space="preserve">онтрольные нормативы по проверке 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овладения студентами  </w:t>
      </w:r>
      <w:r w:rsidRPr="00FF7A52">
        <w:rPr>
          <w:rFonts w:ascii="Times New Roman" w:hAnsi="Times New Roman" w:cs="Times New Roman"/>
          <w:bCs w:val="0"/>
          <w:i w:val="0"/>
          <w:sz w:val="24"/>
          <w:szCs w:val="24"/>
        </w:rPr>
        <w:t>жизненно ва</w:t>
      </w:r>
      <w:r w:rsidRPr="00FF7A52">
        <w:rPr>
          <w:rFonts w:ascii="Times New Roman" w:hAnsi="Times New Roman" w:cs="Times New Roman"/>
          <w:bCs w:val="0"/>
          <w:i w:val="0"/>
          <w:sz w:val="24"/>
          <w:szCs w:val="24"/>
        </w:rPr>
        <w:t>ж</w:t>
      </w:r>
      <w:r w:rsidRPr="00FF7A52">
        <w:rPr>
          <w:rFonts w:ascii="Times New Roman" w:hAnsi="Times New Roman" w:cs="Times New Roman"/>
          <w:bCs w:val="0"/>
          <w:i w:val="0"/>
          <w:sz w:val="24"/>
          <w:szCs w:val="24"/>
        </w:rPr>
        <w:t>ными умениями и навыками</w:t>
      </w:r>
    </w:p>
    <w:p w:rsidR="007A2867" w:rsidRPr="00634650" w:rsidRDefault="007A2867" w:rsidP="00803F76">
      <w:pPr>
        <w:jc w:val="center"/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/>
      </w:tblPr>
      <w:tblGrid>
        <w:gridCol w:w="438"/>
        <w:gridCol w:w="3234"/>
        <w:gridCol w:w="636"/>
        <w:gridCol w:w="636"/>
        <w:gridCol w:w="636"/>
        <w:gridCol w:w="636"/>
        <w:gridCol w:w="636"/>
        <w:gridCol w:w="522"/>
        <w:gridCol w:w="522"/>
        <w:gridCol w:w="522"/>
        <w:gridCol w:w="522"/>
        <w:gridCol w:w="522"/>
      </w:tblGrid>
      <w:tr w:rsidR="007A2867" w:rsidTr="008348F4">
        <w:tc>
          <w:tcPr>
            <w:tcW w:w="4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54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  <w:p w:rsidR="007A2867" w:rsidRDefault="007A2867" w:rsidP="008348F4">
            <w:pPr>
              <w:ind w:left="-108" w:right="-54"/>
              <w:jc w:val="center"/>
              <w:rPr>
                <w:color w:val="292420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35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Наименование упражнений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Девушки</w:t>
            </w:r>
          </w:p>
        </w:tc>
        <w:tc>
          <w:tcPr>
            <w:tcW w:w="2610" w:type="dxa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Юноши</w:t>
            </w:r>
          </w:p>
        </w:tc>
      </w:tr>
      <w:tr w:rsidR="007A2867" w:rsidTr="008348F4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5790" w:type="dxa"/>
            <w:gridSpan w:val="10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Оценка в баллах</w:t>
            </w:r>
          </w:p>
        </w:tc>
      </w:tr>
      <w:tr w:rsidR="007A2867" w:rsidTr="008348F4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A2867" w:rsidTr="008348F4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A2867" w:rsidRDefault="007A2867" w:rsidP="008348F4">
            <w:pPr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color w:val="292420"/>
                </w:rPr>
                <w:t>30 м</w:t>
              </w:r>
            </w:smartTag>
            <w:r>
              <w:rPr>
                <w:color w:val="292420"/>
              </w:rPr>
              <w:t xml:space="preserve"> (сек)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5.2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5.3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color w:val="292420"/>
                </w:rPr>
                <w:t>60 м</w:t>
              </w:r>
            </w:smartTag>
            <w:r>
              <w:rPr>
                <w:color w:val="292420"/>
              </w:rPr>
              <w:t xml:space="preserve"> (сек)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3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2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10.2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2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8.4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3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8.6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92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8.8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9.0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9.2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color w:val="292420"/>
                  <w:sz w:val="22"/>
                  <w:szCs w:val="22"/>
                </w:rPr>
                <w:t>100 м</w:t>
              </w:r>
            </w:smartTag>
            <w:r>
              <w:rPr>
                <w:color w:val="292420"/>
                <w:sz w:val="22"/>
                <w:szCs w:val="22"/>
              </w:rPr>
              <w:t xml:space="preserve"> (сек)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15.7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16.0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17.0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17.9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18.9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13.2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13.8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14.0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14.3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14.6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500 м"/>
              </w:smartTagPr>
              <w:r>
                <w:rPr>
                  <w:color w:val="292420"/>
                  <w:sz w:val="22"/>
                  <w:szCs w:val="22"/>
                </w:rPr>
                <w:t>500 м</w:t>
              </w:r>
            </w:smartTag>
            <w:r>
              <w:rPr>
                <w:color w:val="292420"/>
                <w:sz w:val="22"/>
                <w:szCs w:val="22"/>
              </w:rPr>
              <w:t xml:space="preserve"> </w:t>
            </w:r>
            <w:r w:rsidRPr="003A5003">
              <w:t>(мин., сек.)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1,50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2,00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2,10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000000"/>
              </w:rPr>
            </w:pP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ind w:right="-108"/>
              <w:rPr>
                <w:color w:val="292420"/>
              </w:rPr>
            </w:pPr>
            <w:r>
              <w:rPr>
                <w:color w:val="2924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color w:val="292420"/>
                </w:rPr>
                <w:t>1000 м</w:t>
              </w:r>
            </w:smartTag>
            <w:r>
              <w:rPr>
                <w:color w:val="292420"/>
              </w:rPr>
              <w:t xml:space="preserve"> (мин</w:t>
            </w:r>
            <w:proofErr w:type="gramStart"/>
            <w:r>
              <w:rPr>
                <w:color w:val="292420"/>
              </w:rPr>
              <w:t>.с</w:t>
            </w:r>
            <w:proofErr w:type="gramEnd"/>
            <w:r>
              <w:rPr>
                <w:color w:val="292420"/>
              </w:rPr>
              <w:t>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3.40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4.20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4.40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5.02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>
                <w:rPr>
                  <w:color w:val="000000"/>
                  <w:sz w:val="22"/>
                  <w:szCs w:val="22"/>
                </w:rPr>
                <w:t>2000 м</w:t>
              </w:r>
            </w:smartTag>
            <w:r>
              <w:rPr>
                <w:color w:val="000000"/>
                <w:sz w:val="22"/>
                <w:szCs w:val="22"/>
              </w:rPr>
              <w:t xml:space="preserve"> (дев.)/3000 м (юн.) (сек)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10.50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11.15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11.50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12.15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12.30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13.15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14.40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15.20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>Челночный бег 10×10 м (мин</w:t>
            </w:r>
            <w:proofErr w:type="gramStart"/>
            <w:r>
              <w:rPr>
                <w:color w:val="292420"/>
              </w:rPr>
              <w:t>.с</w:t>
            </w:r>
            <w:proofErr w:type="gramEnd"/>
            <w:r>
              <w:rPr>
                <w:color w:val="292420"/>
              </w:rPr>
              <w:t>ек)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29.0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30.0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31.0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32.0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33.0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25.0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27.0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28.5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30.0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31.5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Прыжок в длину с места (</w:t>
            </w:r>
            <w:proofErr w:type="gramStart"/>
            <w:r>
              <w:rPr>
                <w:color w:val="292420"/>
                <w:sz w:val="22"/>
                <w:szCs w:val="22"/>
              </w:rPr>
              <w:t>см</w:t>
            </w:r>
            <w:proofErr w:type="gramEnd"/>
            <w:r>
              <w:rPr>
                <w:color w:val="292420"/>
                <w:sz w:val="22"/>
                <w:szCs w:val="22"/>
              </w:rPr>
              <w:t>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250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230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210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>Прыжки со скакалкой за 1 мин (кол</w:t>
            </w:r>
            <w:proofErr w:type="gramStart"/>
            <w:r>
              <w:rPr>
                <w:color w:val="292420"/>
              </w:rPr>
              <w:t>.</w:t>
            </w:r>
            <w:proofErr w:type="gramEnd"/>
            <w:r>
              <w:rPr>
                <w:color w:val="292420"/>
              </w:rPr>
              <w:t xml:space="preserve"> </w:t>
            </w:r>
            <w:proofErr w:type="gramStart"/>
            <w:r>
              <w:rPr>
                <w:color w:val="292420"/>
              </w:rPr>
              <w:t>р</w:t>
            </w:r>
            <w:proofErr w:type="gramEnd"/>
            <w:r>
              <w:rPr>
                <w:color w:val="292420"/>
              </w:rPr>
              <w:t>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Подтягивания в висе (юн)/ пр</w:t>
            </w:r>
            <w:r>
              <w:rPr>
                <w:color w:val="292420"/>
                <w:sz w:val="22"/>
                <w:szCs w:val="22"/>
              </w:rPr>
              <w:t>и</w:t>
            </w:r>
            <w:r>
              <w:rPr>
                <w:color w:val="292420"/>
                <w:sz w:val="22"/>
                <w:szCs w:val="22"/>
              </w:rPr>
              <w:t>седания на одной ноге (дев) (кол</w:t>
            </w:r>
            <w:proofErr w:type="gramStart"/>
            <w:r>
              <w:rPr>
                <w:color w:val="292420"/>
                <w:sz w:val="22"/>
                <w:szCs w:val="22"/>
              </w:rPr>
              <w:t>.</w:t>
            </w:r>
            <w:proofErr w:type="gramEnd"/>
            <w:r>
              <w:rPr>
                <w:color w:val="29242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292420"/>
                <w:sz w:val="22"/>
                <w:szCs w:val="22"/>
              </w:rPr>
              <w:t>р</w:t>
            </w:r>
            <w:proofErr w:type="gramEnd"/>
            <w:r>
              <w:rPr>
                <w:color w:val="292420"/>
                <w:sz w:val="22"/>
                <w:szCs w:val="22"/>
              </w:rPr>
              <w:t xml:space="preserve">аз)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8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Поднимание (сед) и опускание туловища из пол</w:t>
            </w:r>
            <w:proofErr w:type="gramStart"/>
            <w:r>
              <w:rPr>
                <w:color w:val="292420"/>
                <w:sz w:val="22"/>
                <w:szCs w:val="22"/>
              </w:rPr>
              <w:t>.</w:t>
            </w:r>
            <w:proofErr w:type="gramEnd"/>
            <w:r>
              <w:rPr>
                <w:color w:val="29242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292420"/>
                <w:sz w:val="22"/>
                <w:szCs w:val="22"/>
              </w:rPr>
              <w:t>л</w:t>
            </w:r>
            <w:proofErr w:type="gramEnd"/>
            <w:r>
              <w:rPr>
                <w:color w:val="292420"/>
                <w:sz w:val="22"/>
                <w:szCs w:val="22"/>
              </w:rPr>
              <w:t>ёжа на спине (кол. раз)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16" w:right="-110"/>
              <w:jc w:val="center"/>
              <w:rPr>
                <w:rFonts w:ascii="Symbol" w:hAnsi="Symbol"/>
                <w:color w:val="000000"/>
              </w:rPr>
            </w:pP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8"/>
              <w:rPr>
                <w:color w:val="292420"/>
              </w:rPr>
            </w:pPr>
            <w:r>
              <w:rPr>
                <w:color w:val="292420"/>
              </w:rPr>
              <w:t>Силой переворот в упор на перекладине (кол</w:t>
            </w:r>
            <w:proofErr w:type="gramStart"/>
            <w:r>
              <w:rPr>
                <w:color w:val="292420"/>
              </w:rPr>
              <w:t>.</w:t>
            </w:r>
            <w:proofErr w:type="gramEnd"/>
            <w:r>
              <w:rPr>
                <w:color w:val="292420"/>
              </w:rPr>
              <w:t xml:space="preserve"> </w:t>
            </w:r>
            <w:proofErr w:type="gramStart"/>
            <w:r>
              <w:rPr>
                <w:color w:val="292420"/>
              </w:rPr>
              <w:t>р</w:t>
            </w:r>
            <w:proofErr w:type="gramEnd"/>
            <w:r>
              <w:rPr>
                <w:color w:val="292420"/>
              </w:rPr>
              <w:t>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8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Поднимание ног до касания п</w:t>
            </w:r>
            <w:r>
              <w:rPr>
                <w:color w:val="292420"/>
                <w:sz w:val="22"/>
                <w:szCs w:val="22"/>
              </w:rPr>
              <w:t>е</w:t>
            </w:r>
            <w:r>
              <w:rPr>
                <w:color w:val="292420"/>
                <w:sz w:val="22"/>
                <w:szCs w:val="22"/>
              </w:rPr>
              <w:t>рекладины (в висе) (кол</w:t>
            </w:r>
            <w:proofErr w:type="gramStart"/>
            <w:r>
              <w:rPr>
                <w:color w:val="292420"/>
                <w:sz w:val="22"/>
                <w:szCs w:val="22"/>
              </w:rPr>
              <w:t>.</w:t>
            </w:r>
            <w:proofErr w:type="gramEnd"/>
            <w:r>
              <w:rPr>
                <w:color w:val="29242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292420"/>
                <w:sz w:val="22"/>
                <w:szCs w:val="22"/>
              </w:rPr>
              <w:t>р</w:t>
            </w:r>
            <w:proofErr w:type="gramEnd"/>
            <w:r>
              <w:rPr>
                <w:color w:val="292420"/>
                <w:sz w:val="22"/>
                <w:szCs w:val="22"/>
              </w:rPr>
              <w:t>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Pr="006917FB" w:rsidRDefault="007A2867" w:rsidP="008348F4">
            <w:r w:rsidRPr="006917FB">
              <w:t>Наклоны туловища вперед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Pr="006917FB" w:rsidRDefault="007A2867" w:rsidP="008348F4">
            <w:pPr>
              <w:jc w:val="center"/>
              <w:rPr>
                <w:color w:val="000000"/>
              </w:rPr>
            </w:pPr>
            <w:r>
              <w:t>25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Pr="006917FB" w:rsidRDefault="007A2867" w:rsidP="00834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  <w:r>
              <w:rPr>
                <w:color w:val="292420"/>
              </w:rPr>
              <w:t>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292420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292420"/>
              </w:rPr>
            </w:pPr>
            <w:r>
              <w:rPr>
                <w:color w:val="292420"/>
              </w:rPr>
              <w:t>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110" w:hanging="108"/>
              <w:jc w:val="center"/>
              <w:rPr>
                <w:color w:val="2924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110" w:hanging="108"/>
              <w:jc w:val="center"/>
              <w:rPr>
                <w:color w:val="000000"/>
              </w:rPr>
            </w:pPr>
          </w:p>
        </w:tc>
      </w:tr>
      <w:tr w:rsidR="007A2867" w:rsidTr="008348F4">
        <w:tc>
          <w:tcPr>
            <w:tcW w:w="43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867" w:rsidRDefault="007A2867" w:rsidP="008348F4">
            <w:pPr>
              <w:spacing w:before="100" w:beforeAutospacing="1" w:after="100" w:afterAutospacing="1"/>
              <w:rPr>
                <w:color w:val="292420"/>
              </w:rPr>
            </w:pPr>
            <w:r>
              <w:rPr>
                <w:color w:val="292420"/>
              </w:rPr>
              <w:t>Отжимания - сгибание и ра</w:t>
            </w:r>
            <w:r>
              <w:rPr>
                <w:color w:val="292420"/>
              </w:rPr>
              <w:t>з</w:t>
            </w:r>
            <w:r>
              <w:rPr>
                <w:color w:val="292420"/>
              </w:rPr>
              <w:t>гибание рук в упоре лёжа на полу (кол-во раз)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ind w:left="-108" w:right="-44" w:hanging="108"/>
              <w:jc w:val="center"/>
              <w:rPr>
                <w:color w:val="292420"/>
              </w:rPr>
            </w:pPr>
            <w:r>
              <w:rPr>
                <w:color w:val="292420"/>
                <w:sz w:val="22"/>
                <w:szCs w:val="22"/>
              </w:rPr>
              <w:t>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867" w:rsidRDefault="007A2867" w:rsidP="008348F4">
            <w:pPr>
              <w:spacing w:before="100" w:beforeAutospacing="1" w:after="100" w:afterAutospacing="1"/>
              <w:ind w:right="-44" w:hanging="108"/>
              <w:jc w:val="center"/>
              <w:rPr>
                <w:color w:val="292420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</w:tbl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p w:rsidR="007A2867" w:rsidRPr="00525DDA" w:rsidRDefault="007A2867" w:rsidP="00525DDA">
      <w:pPr>
        <w:rPr>
          <w:sz w:val="28"/>
          <w:szCs w:val="28"/>
        </w:rPr>
      </w:pPr>
    </w:p>
    <w:sectPr w:rsidR="007A2867" w:rsidRPr="00525DDA" w:rsidSect="00803F76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798" w:rsidRDefault="002E2798" w:rsidP="002A4C81">
      <w:r>
        <w:separator/>
      </w:r>
    </w:p>
  </w:endnote>
  <w:endnote w:type="continuationSeparator" w:id="0">
    <w:p w:rsidR="002E2798" w:rsidRDefault="002E2798" w:rsidP="002A4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41B" w:rsidRDefault="008D7F87" w:rsidP="0076532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FA441B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A441B" w:rsidRDefault="00FA441B" w:rsidP="00765326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41B" w:rsidRDefault="008D7F87" w:rsidP="0076532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FA441B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80D77">
      <w:rPr>
        <w:rStyle w:val="af0"/>
        <w:noProof/>
      </w:rPr>
      <w:t>6</w:t>
    </w:r>
    <w:r>
      <w:rPr>
        <w:rStyle w:val="af0"/>
      </w:rPr>
      <w:fldChar w:fldCharType="end"/>
    </w:r>
  </w:p>
  <w:p w:rsidR="00FA441B" w:rsidRDefault="00FA441B" w:rsidP="00765326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798" w:rsidRDefault="002E2798" w:rsidP="002A4C81">
      <w:r>
        <w:separator/>
      </w:r>
    </w:p>
  </w:footnote>
  <w:footnote w:type="continuationSeparator" w:id="0">
    <w:p w:rsidR="002E2798" w:rsidRDefault="002E2798" w:rsidP="002A4C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F13"/>
    <w:multiLevelType w:val="hybridMultilevel"/>
    <w:tmpl w:val="1B226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C15831"/>
    <w:multiLevelType w:val="hybridMultilevel"/>
    <w:tmpl w:val="2A6CC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D765BB"/>
    <w:multiLevelType w:val="hybridMultilevel"/>
    <w:tmpl w:val="52FA95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8F1562A"/>
    <w:multiLevelType w:val="hybridMultilevel"/>
    <w:tmpl w:val="2C3ED2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7D7CA1"/>
    <w:multiLevelType w:val="singleLevel"/>
    <w:tmpl w:val="E272EB38"/>
    <w:lvl w:ilvl="0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F977C4A"/>
    <w:multiLevelType w:val="hybridMultilevel"/>
    <w:tmpl w:val="70F87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164FB0"/>
    <w:multiLevelType w:val="hybridMultilevel"/>
    <w:tmpl w:val="5AF26C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A3696C"/>
    <w:multiLevelType w:val="hybridMultilevel"/>
    <w:tmpl w:val="933CD686"/>
    <w:lvl w:ilvl="0" w:tplc="5EDA24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B85F0E"/>
    <w:multiLevelType w:val="hybridMultilevel"/>
    <w:tmpl w:val="DA00C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DF065F"/>
    <w:multiLevelType w:val="hybridMultilevel"/>
    <w:tmpl w:val="C3CAC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F06A09"/>
    <w:multiLevelType w:val="hybridMultilevel"/>
    <w:tmpl w:val="95487586"/>
    <w:lvl w:ilvl="0" w:tplc="09A2D5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2">
    <w:nsid w:val="76AA26A5"/>
    <w:multiLevelType w:val="hybridMultilevel"/>
    <w:tmpl w:val="EED861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FB46407"/>
    <w:multiLevelType w:val="hybridMultilevel"/>
    <w:tmpl w:val="B3DCA3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4"/>
  </w:num>
  <w:num w:numId="5">
    <w:abstractNumId w:val="3"/>
  </w:num>
  <w:num w:numId="6">
    <w:abstractNumId w:val="10"/>
  </w:num>
  <w:num w:numId="7">
    <w:abstractNumId w:val="9"/>
  </w:num>
  <w:num w:numId="8">
    <w:abstractNumId w:val="6"/>
  </w:num>
  <w:num w:numId="9">
    <w:abstractNumId w:val="13"/>
  </w:num>
  <w:num w:numId="10">
    <w:abstractNumId w:val="8"/>
  </w:num>
  <w:num w:numId="11">
    <w:abstractNumId w:val="7"/>
  </w:num>
  <w:num w:numId="12">
    <w:abstractNumId w:val="0"/>
  </w:num>
  <w:num w:numId="13">
    <w:abstractNumId w:val="1"/>
  </w:num>
  <w:num w:numId="14">
    <w:abstractNumId w:val="2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4B5"/>
    <w:rsid w:val="000023CD"/>
    <w:rsid w:val="00003D57"/>
    <w:rsid w:val="0004216C"/>
    <w:rsid w:val="00046DEA"/>
    <w:rsid w:val="00060A68"/>
    <w:rsid w:val="00064584"/>
    <w:rsid w:val="00070B62"/>
    <w:rsid w:val="000C6493"/>
    <w:rsid w:val="000D7B38"/>
    <w:rsid w:val="001063A5"/>
    <w:rsid w:val="00132D20"/>
    <w:rsid w:val="00137F8F"/>
    <w:rsid w:val="00142758"/>
    <w:rsid w:val="00156D35"/>
    <w:rsid w:val="001601A4"/>
    <w:rsid w:val="0017098F"/>
    <w:rsid w:val="001D1B7F"/>
    <w:rsid w:val="001E498C"/>
    <w:rsid w:val="001E74C5"/>
    <w:rsid w:val="002172B5"/>
    <w:rsid w:val="002176E0"/>
    <w:rsid w:val="00225C56"/>
    <w:rsid w:val="00235754"/>
    <w:rsid w:val="002359E0"/>
    <w:rsid w:val="0024611E"/>
    <w:rsid w:val="00252403"/>
    <w:rsid w:val="0027507E"/>
    <w:rsid w:val="00284E7C"/>
    <w:rsid w:val="0029647F"/>
    <w:rsid w:val="002970AD"/>
    <w:rsid w:val="002A1D77"/>
    <w:rsid w:val="002A4C81"/>
    <w:rsid w:val="002C1052"/>
    <w:rsid w:val="002D3EE6"/>
    <w:rsid w:val="002E2798"/>
    <w:rsid w:val="002E2895"/>
    <w:rsid w:val="00302DB7"/>
    <w:rsid w:val="00304209"/>
    <w:rsid w:val="00306492"/>
    <w:rsid w:val="00317930"/>
    <w:rsid w:val="00325F5E"/>
    <w:rsid w:val="00346634"/>
    <w:rsid w:val="00350350"/>
    <w:rsid w:val="00351AB8"/>
    <w:rsid w:val="00356A35"/>
    <w:rsid w:val="003731B4"/>
    <w:rsid w:val="0039475A"/>
    <w:rsid w:val="003A5003"/>
    <w:rsid w:val="003B19F0"/>
    <w:rsid w:val="003B77C0"/>
    <w:rsid w:val="003E0630"/>
    <w:rsid w:val="003F1C9A"/>
    <w:rsid w:val="00403C3E"/>
    <w:rsid w:val="00414C99"/>
    <w:rsid w:val="004303F1"/>
    <w:rsid w:val="004326C2"/>
    <w:rsid w:val="0044113B"/>
    <w:rsid w:val="00442A7A"/>
    <w:rsid w:val="0046457E"/>
    <w:rsid w:val="00475F98"/>
    <w:rsid w:val="004853DA"/>
    <w:rsid w:val="004A723D"/>
    <w:rsid w:val="004B1857"/>
    <w:rsid w:val="004D3D29"/>
    <w:rsid w:val="004D75F2"/>
    <w:rsid w:val="004E1545"/>
    <w:rsid w:val="004E4067"/>
    <w:rsid w:val="004E5C66"/>
    <w:rsid w:val="004F4986"/>
    <w:rsid w:val="0052257D"/>
    <w:rsid w:val="0052282D"/>
    <w:rsid w:val="00525DDA"/>
    <w:rsid w:val="0052734E"/>
    <w:rsid w:val="00546BDD"/>
    <w:rsid w:val="005500A7"/>
    <w:rsid w:val="00556E64"/>
    <w:rsid w:val="00567C68"/>
    <w:rsid w:val="005A3008"/>
    <w:rsid w:val="005B1FC0"/>
    <w:rsid w:val="005C3195"/>
    <w:rsid w:val="005D1966"/>
    <w:rsid w:val="005D3674"/>
    <w:rsid w:val="005D4F6C"/>
    <w:rsid w:val="005E52C8"/>
    <w:rsid w:val="005F5C6A"/>
    <w:rsid w:val="00612D01"/>
    <w:rsid w:val="00614D6D"/>
    <w:rsid w:val="00626E7C"/>
    <w:rsid w:val="006335EB"/>
    <w:rsid w:val="00634650"/>
    <w:rsid w:val="006437C2"/>
    <w:rsid w:val="006560A5"/>
    <w:rsid w:val="006571CC"/>
    <w:rsid w:val="00657FC9"/>
    <w:rsid w:val="006830B6"/>
    <w:rsid w:val="00683740"/>
    <w:rsid w:val="006917FB"/>
    <w:rsid w:val="006946B0"/>
    <w:rsid w:val="006A0AEB"/>
    <w:rsid w:val="006A1B32"/>
    <w:rsid w:val="006B0A4E"/>
    <w:rsid w:val="006C1EE4"/>
    <w:rsid w:val="006D4B43"/>
    <w:rsid w:val="006E0BB0"/>
    <w:rsid w:val="00705337"/>
    <w:rsid w:val="007106C8"/>
    <w:rsid w:val="00714C09"/>
    <w:rsid w:val="00717471"/>
    <w:rsid w:val="00717F68"/>
    <w:rsid w:val="0072126F"/>
    <w:rsid w:val="00725DCF"/>
    <w:rsid w:val="00745659"/>
    <w:rsid w:val="00747456"/>
    <w:rsid w:val="00755818"/>
    <w:rsid w:val="007577EA"/>
    <w:rsid w:val="00765326"/>
    <w:rsid w:val="00773936"/>
    <w:rsid w:val="007A2867"/>
    <w:rsid w:val="007C46EF"/>
    <w:rsid w:val="007E1D8D"/>
    <w:rsid w:val="007E369F"/>
    <w:rsid w:val="007F6745"/>
    <w:rsid w:val="008001EE"/>
    <w:rsid w:val="00803F76"/>
    <w:rsid w:val="0083113E"/>
    <w:rsid w:val="00833766"/>
    <w:rsid w:val="0083474E"/>
    <w:rsid w:val="008348F4"/>
    <w:rsid w:val="00836EB6"/>
    <w:rsid w:val="00863E2E"/>
    <w:rsid w:val="0087679D"/>
    <w:rsid w:val="0088620F"/>
    <w:rsid w:val="008958C1"/>
    <w:rsid w:val="008B04B5"/>
    <w:rsid w:val="008B6F36"/>
    <w:rsid w:val="008C5863"/>
    <w:rsid w:val="008C766D"/>
    <w:rsid w:val="008D7E65"/>
    <w:rsid w:val="008D7F87"/>
    <w:rsid w:val="008E2C9A"/>
    <w:rsid w:val="00906303"/>
    <w:rsid w:val="00913227"/>
    <w:rsid w:val="00924D0C"/>
    <w:rsid w:val="00925C23"/>
    <w:rsid w:val="00932762"/>
    <w:rsid w:val="00934BAE"/>
    <w:rsid w:val="009524B7"/>
    <w:rsid w:val="009547BB"/>
    <w:rsid w:val="009640FE"/>
    <w:rsid w:val="00974DE0"/>
    <w:rsid w:val="009804BE"/>
    <w:rsid w:val="00985E87"/>
    <w:rsid w:val="00987C0B"/>
    <w:rsid w:val="009A42F6"/>
    <w:rsid w:val="009B0173"/>
    <w:rsid w:val="009C58E8"/>
    <w:rsid w:val="009E4269"/>
    <w:rsid w:val="009E4DF7"/>
    <w:rsid w:val="009E519D"/>
    <w:rsid w:val="009F2FAF"/>
    <w:rsid w:val="00A13AD8"/>
    <w:rsid w:val="00A20A8B"/>
    <w:rsid w:val="00A254D2"/>
    <w:rsid w:val="00A34A69"/>
    <w:rsid w:val="00A52145"/>
    <w:rsid w:val="00A6676B"/>
    <w:rsid w:val="00A71790"/>
    <w:rsid w:val="00A72AEA"/>
    <w:rsid w:val="00AA5010"/>
    <w:rsid w:val="00AB4D1D"/>
    <w:rsid w:val="00AB5CD1"/>
    <w:rsid w:val="00AB6C50"/>
    <w:rsid w:val="00AC6A12"/>
    <w:rsid w:val="00AF005C"/>
    <w:rsid w:val="00AF3141"/>
    <w:rsid w:val="00B02554"/>
    <w:rsid w:val="00B07D9B"/>
    <w:rsid w:val="00B25E9A"/>
    <w:rsid w:val="00B3729B"/>
    <w:rsid w:val="00B44AD5"/>
    <w:rsid w:val="00B63EB4"/>
    <w:rsid w:val="00B65375"/>
    <w:rsid w:val="00B760F7"/>
    <w:rsid w:val="00B777A5"/>
    <w:rsid w:val="00B80D77"/>
    <w:rsid w:val="00B87CA0"/>
    <w:rsid w:val="00B91917"/>
    <w:rsid w:val="00BA6162"/>
    <w:rsid w:val="00BB022F"/>
    <w:rsid w:val="00BC50DA"/>
    <w:rsid w:val="00BD1931"/>
    <w:rsid w:val="00BD5528"/>
    <w:rsid w:val="00BE0AFD"/>
    <w:rsid w:val="00BE3C63"/>
    <w:rsid w:val="00BE776C"/>
    <w:rsid w:val="00BF1E37"/>
    <w:rsid w:val="00C15B22"/>
    <w:rsid w:val="00C2169D"/>
    <w:rsid w:val="00C22B2B"/>
    <w:rsid w:val="00C2579F"/>
    <w:rsid w:val="00C44BF0"/>
    <w:rsid w:val="00C56FFF"/>
    <w:rsid w:val="00C646B2"/>
    <w:rsid w:val="00C743CC"/>
    <w:rsid w:val="00C765E1"/>
    <w:rsid w:val="00C809BC"/>
    <w:rsid w:val="00C841E3"/>
    <w:rsid w:val="00CA6AFC"/>
    <w:rsid w:val="00CB4059"/>
    <w:rsid w:val="00CB64AA"/>
    <w:rsid w:val="00CD0692"/>
    <w:rsid w:val="00CD06A4"/>
    <w:rsid w:val="00CD2A88"/>
    <w:rsid w:val="00CD4465"/>
    <w:rsid w:val="00CE52B0"/>
    <w:rsid w:val="00CE53DE"/>
    <w:rsid w:val="00CE5DB4"/>
    <w:rsid w:val="00CF2AAC"/>
    <w:rsid w:val="00D010CC"/>
    <w:rsid w:val="00D01A0D"/>
    <w:rsid w:val="00D049FF"/>
    <w:rsid w:val="00D16078"/>
    <w:rsid w:val="00D35D6D"/>
    <w:rsid w:val="00D53C87"/>
    <w:rsid w:val="00D55618"/>
    <w:rsid w:val="00D71A21"/>
    <w:rsid w:val="00D77A8F"/>
    <w:rsid w:val="00D850D3"/>
    <w:rsid w:val="00D96C77"/>
    <w:rsid w:val="00DB1FA1"/>
    <w:rsid w:val="00DB602C"/>
    <w:rsid w:val="00DC4258"/>
    <w:rsid w:val="00DC5C2C"/>
    <w:rsid w:val="00E00CFE"/>
    <w:rsid w:val="00E02574"/>
    <w:rsid w:val="00E11954"/>
    <w:rsid w:val="00E13A41"/>
    <w:rsid w:val="00E16C41"/>
    <w:rsid w:val="00E36DA5"/>
    <w:rsid w:val="00E370E6"/>
    <w:rsid w:val="00E37B21"/>
    <w:rsid w:val="00E43AA9"/>
    <w:rsid w:val="00E65D9E"/>
    <w:rsid w:val="00E6742E"/>
    <w:rsid w:val="00E77440"/>
    <w:rsid w:val="00E91FF3"/>
    <w:rsid w:val="00EA5A0E"/>
    <w:rsid w:val="00EB2071"/>
    <w:rsid w:val="00EC46CF"/>
    <w:rsid w:val="00ED7B5A"/>
    <w:rsid w:val="00EE23DE"/>
    <w:rsid w:val="00EE3A75"/>
    <w:rsid w:val="00EE7912"/>
    <w:rsid w:val="00F13AF9"/>
    <w:rsid w:val="00F274B8"/>
    <w:rsid w:val="00F344DD"/>
    <w:rsid w:val="00F47522"/>
    <w:rsid w:val="00F640BE"/>
    <w:rsid w:val="00F6614D"/>
    <w:rsid w:val="00F66AE4"/>
    <w:rsid w:val="00F7164F"/>
    <w:rsid w:val="00F74B48"/>
    <w:rsid w:val="00F83B91"/>
    <w:rsid w:val="00F9077E"/>
    <w:rsid w:val="00FA441B"/>
    <w:rsid w:val="00FC24BF"/>
    <w:rsid w:val="00FD512D"/>
    <w:rsid w:val="00FE4255"/>
    <w:rsid w:val="00FE46BD"/>
    <w:rsid w:val="00FE5EC2"/>
    <w:rsid w:val="00FF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5035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803F76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E4DF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035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25C5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9E4DF7"/>
    <w:rPr>
      <w:rFonts w:ascii="Arial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rsid w:val="0035035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5035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5F5C6A"/>
    <w:pPr>
      <w:ind w:left="720"/>
      <w:contextualSpacing/>
    </w:pPr>
  </w:style>
  <w:style w:type="table" w:styleId="a4">
    <w:name w:val="Table Grid"/>
    <w:basedOn w:val="a1"/>
    <w:uiPriority w:val="99"/>
    <w:rsid w:val="001601A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semiHidden/>
    <w:rsid w:val="0006458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064584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2E2895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rsid w:val="000D7B38"/>
    <w:rPr>
      <w:rFonts w:cs="Times New Roman"/>
    </w:rPr>
  </w:style>
  <w:style w:type="character" w:customStyle="1" w:styleId="apple-converted-space">
    <w:name w:val="apple-converted-space"/>
    <w:basedOn w:val="a0"/>
    <w:rsid w:val="000D7B38"/>
    <w:rPr>
      <w:rFonts w:cs="Times New Roman"/>
    </w:rPr>
  </w:style>
  <w:style w:type="character" w:styleId="a8">
    <w:name w:val="FollowedHyperlink"/>
    <w:basedOn w:val="a0"/>
    <w:uiPriority w:val="99"/>
    <w:rsid w:val="00525DDA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rsid w:val="00525DDA"/>
    <w:pPr>
      <w:spacing w:before="100" w:beforeAutospacing="1" w:after="100" w:afterAutospacing="1"/>
    </w:pPr>
  </w:style>
  <w:style w:type="character" w:styleId="aa">
    <w:name w:val="Strong"/>
    <w:basedOn w:val="a0"/>
    <w:uiPriority w:val="99"/>
    <w:qFormat/>
    <w:rsid w:val="00525DDA"/>
    <w:rPr>
      <w:rFonts w:cs="Times New Roman"/>
      <w:b/>
    </w:rPr>
  </w:style>
  <w:style w:type="character" w:styleId="ab">
    <w:name w:val="Emphasis"/>
    <w:basedOn w:val="a0"/>
    <w:uiPriority w:val="99"/>
    <w:qFormat/>
    <w:rsid w:val="00525DDA"/>
    <w:rPr>
      <w:rFonts w:cs="Times New Roman"/>
      <w:i/>
    </w:rPr>
  </w:style>
  <w:style w:type="paragraph" w:styleId="ac">
    <w:name w:val="header"/>
    <w:basedOn w:val="a"/>
    <w:link w:val="ad"/>
    <w:uiPriority w:val="99"/>
    <w:semiHidden/>
    <w:rsid w:val="002A4C8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2A4C81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2A4C8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2A4C81"/>
    <w:rPr>
      <w:rFonts w:ascii="Times New Roman" w:hAnsi="Times New Roman" w:cs="Times New Roman"/>
      <w:sz w:val="24"/>
      <w:szCs w:val="24"/>
    </w:rPr>
  </w:style>
  <w:style w:type="character" w:styleId="af0">
    <w:name w:val="page number"/>
    <w:basedOn w:val="a0"/>
    <w:uiPriority w:val="99"/>
    <w:rsid w:val="00765326"/>
    <w:rPr>
      <w:rFonts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475F9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75F98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rsid w:val="00E13A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2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edsovet.org/" TargetMode="External"/><Relationship Id="rId18" Type="http://schemas.openxmlformats.org/officeDocument/2006/relationships/hyperlink" Target="http://www.uchportal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lib.sportedu.ru" TargetMode="External"/><Relationship Id="rId17" Type="http://schemas.openxmlformats.org/officeDocument/2006/relationships/hyperlink" Target="http://www.school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rusedu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oo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sedu.net/" TargetMode="External"/><Relationship Id="rId10" Type="http://schemas.openxmlformats.org/officeDocument/2006/relationships/hyperlink" Target="http://&#1085;&#1101;&#1073;.&#1088;&#1092;/" TargetMode="External"/><Relationship Id="rId19" Type="http://schemas.openxmlformats.org/officeDocument/2006/relationships/hyperlink" Target="http://www.metod-kopilka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rusedu.info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60;&#1080;&#1057;\&#1090;&#1077;&#1093;&#1085;&#1080;&#1082;&#1091;&#1084;\&#1087;&#1088;&#1086;&#1075;&#1088;&#1072;&#1084;&#1084;&#1072;\&#1088;&#1072;&#1073;&#1086;&#1095;&#1072;&#1103;%20&#1087;&#1088;&#1086;&#1075;&#1088;&#1072;&#1084;&#1084;&#1072;-&#1060;&#1080;&#1079;-&#1088;&#1072;%20.&#1058;&#1077;&#1093;&#1085;.%202-4%20&#1082;&#1091;&#1088;&#1089;&#1086;&#107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рабочая программа-Физ-ра .Техн. 2-4 курсов</Template>
  <TotalTime>131</TotalTime>
  <Pages>1</Pages>
  <Words>4069</Words>
  <Characters>23199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ДимАня</dc:creator>
  <cp:lastModifiedBy>Шалавина</cp:lastModifiedBy>
  <cp:revision>29</cp:revision>
  <cp:lastPrinted>2018-09-17T06:09:00Z</cp:lastPrinted>
  <dcterms:created xsi:type="dcterms:W3CDTF">2017-12-05T08:58:00Z</dcterms:created>
  <dcterms:modified xsi:type="dcterms:W3CDTF">2018-10-19T05:49:00Z</dcterms:modified>
</cp:coreProperties>
</file>